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099E" w:rsidRPr="001001DB" w:rsidRDefault="00D121F9" w:rsidP="005D099E">
      <w:pPr>
        <w:spacing w:line="240" w:lineRule="auto"/>
        <w:jc w:val="center"/>
        <w:rPr>
          <w:rFonts w:ascii="Trebuchet MS" w:hAnsi="Trebuchet MS"/>
          <w:bCs/>
          <w:caps/>
          <w:color w:val="2EA8A0"/>
          <w:sz w:val="36"/>
          <w:szCs w:val="28"/>
        </w:rPr>
      </w:pPr>
      <w:r w:rsidRPr="001001DB">
        <w:rPr>
          <w:rFonts w:ascii="Trebuchet MS" w:hAnsi="Trebuchet MS"/>
          <w:bCs/>
          <w:caps/>
          <w:color w:val="2EA8A0"/>
          <w:sz w:val="36"/>
          <w:szCs w:val="28"/>
        </w:rPr>
        <w:t>конференция</w:t>
      </w:r>
    </w:p>
    <w:p w:rsidR="005D099E" w:rsidRPr="001001DB" w:rsidRDefault="00D121F9" w:rsidP="00055167">
      <w:pPr>
        <w:spacing w:line="240" w:lineRule="auto"/>
        <w:jc w:val="center"/>
        <w:rPr>
          <w:rFonts w:ascii="Trebuchet MS" w:hAnsi="Trebuchet MS"/>
          <w:bCs/>
          <w:color w:val="2EA8A0"/>
          <w:sz w:val="44"/>
          <w:szCs w:val="28"/>
        </w:rPr>
      </w:pPr>
      <w:r w:rsidRPr="001001DB">
        <w:rPr>
          <w:rFonts w:ascii="Trebuchet MS" w:hAnsi="Trebuchet MS"/>
          <w:bCs/>
          <w:color w:val="2EA8A0"/>
          <w:sz w:val="44"/>
          <w:szCs w:val="28"/>
        </w:rPr>
        <w:t xml:space="preserve"> </w:t>
      </w:r>
      <w:r w:rsidR="00D041E8" w:rsidRPr="001001DB">
        <w:rPr>
          <w:rFonts w:ascii="Trebuchet MS" w:hAnsi="Trebuchet MS"/>
          <w:bCs/>
          <w:color w:val="2EA8A0"/>
          <w:sz w:val="36"/>
          <w:szCs w:val="28"/>
        </w:rPr>
        <w:t xml:space="preserve">«Реформа КНД: </w:t>
      </w:r>
      <w:r w:rsidR="00DC7E22" w:rsidRPr="001001DB">
        <w:rPr>
          <w:rFonts w:ascii="Trebuchet MS" w:hAnsi="Trebuchet MS"/>
          <w:bCs/>
          <w:color w:val="2EA8A0"/>
          <w:sz w:val="36"/>
          <w:szCs w:val="28"/>
        </w:rPr>
        <w:t>новый госконтроль на практике</w:t>
      </w:r>
      <w:r w:rsidR="00D041E8" w:rsidRPr="001001DB">
        <w:rPr>
          <w:rFonts w:ascii="Trebuchet MS" w:hAnsi="Trebuchet MS"/>
          <w:bCs/>
          <w:color w:val="2EA8A0"/>
          <w:sz w:val="36"/>
          <w:szCs w:val="28"/>
        </w:rPr>
        <w:t>»</w:t>
      </w:r>
    </w:p>
    <w:p w:rsidR="005D099E" w:rsidRPr="001001DB" w:rsidRDefault="009A4BDE" w:rsidP="00175D8D">
      <w:pPr>
        <w:spacing w:line="240" w:lineRule="auto"/>
        <w:jc w:val="center"/>
        <w:rPr>
          <w:rFonts w:ascii="Trebuchet MS" w:hAnsi="Trebuchet MS"/>
          <w:bCs/>
          <w:color w:val="2EA8A0"/>
          <w:sz w:val="28"/>
          <w:szCs w:val="28"/>
        </w:rPr>
      </w:pPr>
      <w:r w:rsidRPr="001001DB">
        <w:rPr>
          <w:rFonts w:ascii="Trebuchet MS" w:hAnsi="Trebuchet MS"/>
          <w:bCs/>
          <w:color w:val="2EA8A0"/>
          <w:sz w:val="28"/>
          <w:szCs w:val="28"/>
        </w:rPr>
        <w:t>1</w:t>
      </w:r>
      <w:r w:rsidR="00DC7E22" w:rsidRPr="001001DB">
        <w:rPr>
          <w:rFonts w:ascii="Trebuchet MS" w:hAnsi="Trebuchet MS"/>
          <w:bCs/>
          <w:color w:val="2EA8A0"/>
          <w:sz w:val="28"/>
          <w:szCs w:val="28"/>
        </w:rPr>
        <w:t>1</w:t>
      </w:r>
      <w:r w:rsidR="00884C3F" w:rsidRPr="001001DB">
        <w:rPr>
          <w:rFonts w:ascii="Trebuchet MS" w:hAnsi="Trebuchet MS"/>
          <w:bCs/>
          <w:color w:val="2EA8A0"/>
          <w:sz w:val="28"/>
          <w:szCs w:val="28"/>
        </w:rPr>
        <w:t>–</w:t>
      </w:r>
      <w:r w:rsidRPr="001001DB">
        <w:rPr>
          <w:rFonts w:ascii="Trebuchet MS" w:hAnsi="Trebuchet MS"/>
          <w:bCs/>
          <w:color w:val="2EA8A0"/>
          <w:sz w:val="28"/>
          <w:szCs w:val="28"/>
        </w:rPr>
        <w:t>1</w:t>
      </w:r>
      <w:r w:rsidR="00ED68F6" w:rsidRPr="001001DB">
        <w:rPr>
          <w:rFonts w:ascii="Trebuchet MS" w:hAnsi="Trebuchet MS"/>
          <w:bCs/>
          <w:color w:val="2EA8A0"/>
          <w:sz w:val="28"/>
          <w:szCs w:val="28"/>
        </w:rPr>
        <w:t>2</w:t>
      </w:r>
      <w:r w:rsidR="00CA7975" w:rsidRPr="001001DB">
        <w:rPr>
          <w:rFonts w:ascii="Trebuchet MS" w:hAnsi="Trebuchet MS"/>
          <w:bCs/>
          <w:color w:val="2EA8A0"/>
          <w:sz w:val="28"/>
          <w:szCs w:val="28"/>
        </w:rPr>
        <w:t xml:space="preserve"> </w:t>
      </w:r>
      <w:r w:rsidR="00F0260A" w:rsidRPr="001001DB">
        <w:rPr>
          <w:rFonts w:ascii="Trebuchet MS" w:hAnsi="Trebuchet MS"/>
          <w:bCs/>
          <w:color w:val="2EA8A0"/>
          <w:sz w:val="28"/>
          <w:szCs w:val="28"/>
        </w:rPr>
        <w:t>декабря</w:t>
      </w:r>
      <w:r w:rsidR="00DC7E22" w:rsidRPr="001001DB">
        <w:rPr>
          <w:rFonts w:ascii="Trebuchet MS" w:hAnsi="Trebuchet MS"/>
          <w:bCs/>
          <w:color w:val="2EA8A0"/>
          <w:sz w:val="28"/>
          <w:szCs w:val="28"/>
        </w:rPr>
        <w:t xml:space="preserve"> 2018</w:t>
      </w:r>
      <w:r w:rsidR="005D099E" w:rsidRPr="001001DB">
        <w:rPr>
          <w:rFonts w:ascii="Trebuchet MS" w:hAnsi="Trebuchet MS"/>
          <w:bCs/>
          <w:color w:val="2EA8A0"/>
          <w:sz w:val="28"/>
          <w:szCs w:val="28"/>
        </w:rPr>
        <w:t xml:space="preserve"> г.</w:t>
      </w:r>
    </w:p>
    <w:p w:rsidR="00A37FC0" w:rsidRPr="001001DB" w:rsidRDefault="00A37FC0" w:rsidP="002E1E7B">
      <w:pPr>
        <w:tabs>
          <w:tab w:val="left" w:pos="1701"/>
        </w:tabs>
        <w:spacing w:after="0" w:line="240" w:lineRule="auto"/>
        <w:jc w:val="center"/>
        <w:rPr>
          <w:rFonts w:ascii="Trebuchet MS" w:hAnsi="Trebuchet MS"/>
          <w:color w:val="2B2222"/>
          <w:sz w:val="22"/>
        </w:rPr>
      </w:pPr>
    </w:p>
    <w:p w:rsidR="008E3D5A" w:rsidRPr="001001DB" w:rsidRDefault="00D57137" w:rsidP="002E1E7B">
      <w:pPr>
        <w:tabs>
          <w:tab w:val="left" w:pos="1701"/>
        </w:tabs>
        <w:spacing w:after="0" w:line="240" w:lineRule="auto"/>
        <w:jc w:val="center"/>
        <w:rPr>
          <w:rFonts w:ascii="Trebuchet MS" w:hAnsi="Trebuchet MS"/>
          <w:i/>
          <w:color w:val="2B2222"/>
          <w:sz w:val="22"/>
          <w:szCs w:val="22"/>
        </w:rPr>
      </w:pPr>
      <w:r w:rsidRPr="001001DB">
        <w:rPr>
          <w:rFonts w:ascii="Trebuchet MS" w:hAnsi="Trebuchet MS"/>
          <w:color w:val="2B2222"/>
          <w:sz w:val="22"/>
          <w:szCs w:val="22"/>
        </w:rPr>
        <w:t xml:space="preserve">Место проведения: </w:t>
      </w:r>
      <w:r w:rsidR="008E3D5A" w:rsidRPr="001001DB">
        <w:rPr>
          <w:rFonts w:ascii="Trebuchet MS" w:hAnsi="Trebuchet MS"/>
          <w:color w:val="2B2222"/>
          <w:sz w:val="22"/>
          <w:szCs w:val="22"/>
        </w:rPr>
        <w:t>Аналитический центр при Правительстве Российской Федерации</w:t>
      </w:r>
    </w:p>
    <w:p w:rsidR="005D099E" w:rsidRPr="001001DB" w:rsidRDefault="00CA7975" w:rsidP="002E1E7B">
      <w:pPr>
        <w:tabs>
          <w:tab w:val="left" w:pos="1701"/>
        </w:tabs>
        <w:spacing w:after="0" w:line="240" w:lineRule="auto"/>
        <w:jc w:val="center"/>
        <w:rPr>
          <w:rFonts w:ascii="Trebuchet MS" w:hAnsi="Trebuchet MS"/>
          <w:i/>
          <w:color w:val="2B2222"/>
          <w:sz w:val="22"/>
          <w:szCs w:val="22"/>
        </w:rPr>
      </w:pPr>
      <w:r w:rsidRPr="001001DB">
        <w:rPr>
          <w:rFonts w:ascii="Trebuchet MS" w:hAnsi="Trebuchet MS"/>
          <w:i/>
          <w:color w:val="2B2222"/>
          <w:sz w:val="22"/>
          <w:szCs w:val="22"/>
        </w:rPr>
        <w:t>(</w:t>
      </w:r>
      <w:r w:rsidR="00D57137" w:rsidRPr="001001DB">
        <w:rPr>
          <w:rFonts w:ascii="Trebuchet MS" w:hAnsi="Trebuchet MS"/>
          <w:i/>
          <w:color w:val="2B2222"/>
          <w:sz w:val="22"/>
          <w:szCs w:val="22"/>
        </w:rPr>
        <w:t xml:space="preserve">Москва, </w:t>
      </w:r>
      <w:r w:rsidR="005D099E" w:rsidRPr="001001DB">
        <w:rPr>
          <w:rFonts w:ascii="Trebuchet MS" w:hAnsi="Trebuchet MS"/>
          <w:i/>
          <w:color w:val="2B2222"/>
          <w:sz w:val="22"/>
          <w:szCs w:val="22"/>
        </w:rPr>
        <w:t>пр-т Академика Сахарова, 12</w:t>
      </w:r>
      <w:r w:rsidRPr="001001DB">
        <w:rPr>
          <w:rFonts w:ascii="Trebuchet MS" w:hAnsi="Trebuchet MS"/>
          <w:i/>
          <w:color w:val="2B2222"/>
          <w:sz w:val="22"/>
          <w:szCs w:val="22"/>
        </w:rPr>
        <w:t>)</w:t>
      </w:r>
    </w:p>
    <w:p w:rsidR="00744770" w:rsidRPr="001001DB" w:rsidRDefault="00744770" w:rsidP="002E1E7B">
      <w:pPr>
        <w:tabs>
          <w:tab w:val="left" w:pos="1701"/>
        </w:tabs>
        <w:spacing w:after="0" w:line="240" w:lineRule="auto"/>
        <w:jc w:val="center"/>
        <w:rPr>
          <w:rFonts w:ascii="Trebuchet MS" w:hAnsi="Trebuchet MS"/>
          <w:i/>
          <w:color w:val="2B2222"/>
          <w:sz w:val="22"/>
        </w:rPr>
      </w:pPr>
    </w:p>
    <w:tbl>
      <w:tblPr>
        <w:tblStyle w:val="af8"/>
        <w:tblW w:w="101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5"/>
        <w:gridCol w:w="8197"/>
      </w:tblGrid>
      <w:tr w:rsidR="003012C8" w:rsidRPr="001001DB" w:rsidTr="001001DB">
        <w:trPr>
          <w:trHeight w:val="323"/>
        </w:trPr>
        <w:tc>
          <w:tcPr>
            <w:tcW w:w="1985" w:type="dxa"/>
            <w:shd w:val="clear" w:color="auto" w:fill="D9D9D9" w:themeFill="background1" w:themeFillShade="D9"/>
          </w:tcPr>
          <w:p w:rsidR="003012C8" w:rsidRPr="001001DB" w:rsidRDefault="003012C8" w:rsidP="00CC1D06">
            <w:pPr>
              <w:tabs>
                <w:tab w:val="left" w:pos="1701"/>
              </w:tabs>
              <w:spacing w:before="120" w:line="240" w:lineRule="auto"/>
              <w:jc w:val="center"/>
              <w:rPr>
                <w:rFonts w:ascii="Trebuchet MS" w:hAnsi="Trebuchet MS"/>
                <w:b/>
              </w:rPr>
            </w:pPr>
            <w:r w:rsidRPr="001001DB">
              <w:rPr>
                <w:rFonts w:ascii="Trebuchet MS" w:hAnsi="Trebuchet MS"/>
                <w:b/>
              </w:rPr>
              <w:t>День 1</w:t>
            </w:r>
          </w:p>
        </w:tc>
        <w:tc>
          <w:tcPr>
            <w:tcW w:w="8197" w:type="dxa"/>
            <w:shd w:val="clear" w:color="auto" w:fill="D9D9D9" w:themeFill="background1" w:themeFillShade="D9"/>
          </w:tcPr>
          <w:p w:rsidR="00446E2C" w:rsidRPr="001001DB" w:rsidRDefault="00F0260A" w:rsidP="00CC1D06">
            <w:pPr>
              <w:spacing w:before="120" w:line="240" w:lineRule="auto"/>
              <w:jc w:val="center"/>
              <w:rPr>
                <w:rFonts w:ascii="Trebuchet MS" w:hAnsi="Trebuchet MS"/>
                <w:b/>
              </w:rPr>
            </w:pPr>
            <w:r w:rsidRPr="001001DB">
              <w:rPr>
                <w:rFonts w:ascii="Trebuchet MS" w:hAnsi="Trebuchet MS"/>
                <w:b/>
              </w:rPr>
              <w:t>1</w:t>
            </w:r>
            <w:r w:rsidR="00DC7E22" w:rsidRPr="001001DB">
              <w:rPr>
                <w:rFonts w:ascii="Trebuchet MS" w:hAnsi="Trebuchet MS"/>
                <w:b/>
              </w:rPr>
              <w:t>1</w:t>
            </w:r>
            <w:r w:rsidR="003012C8" w:rsidRPr="001001DB">
              <w:rPr>
                <w:rFonts w:ascii="Trebuchet MS" w:hAnsi="Trebuchet MS"/>
                <w:b/>
              </w:rPr>
              <w:t xml:space="preserve"> </w:t>
            </w:r>
            <w:r w:rsidRPr="001001DB">
              <w:rPr>
                <w:rFonts w:ascii="Trebuchet MS" w:hAnsi="Trebuchet MS"/>
                <w:b/>
              </w:rPr>
              <w:t>декабря</w:t>
            </w:r>
          </w:p>
        </w:tc>
      </w:tr>
      <w:tr w:rsidR="00A401C4" w:rsidRPr="001001DB" w:rsidTr="001001DB">
        <w:trPr>
          <w:trHeight w:val="387"/>
        </w:trPr>
        <w:tc>
          <w:tcPr>
            <w:tcW w:w="1985" w:type="dxa"/>
          </w:tcPr>
          <w:p w:rsidR="00A401C4" w:rsidRPr="001001DB" w:rsidRDefault="00A401C4" w:rsidP="00CC1D06">
            <w:pPr>
              <w:tabs>
                <w:tab w:val="left" w:pos="1701"/>
              </w:tabs>
              <w:spacing w:before="120" w:after="0" w:line="240" w:lineRule="auto"/>
              <w:jc w:val="left"/>
              <w:rPr>
                <w:rFonts w:ascii="Trebuchet MS" w:hAnsi="Trebuchet MS"/>
                <w:bCs/>
                <w:color w:val="2EA8A0"/>
              </w:rPr>
            </w:pPr>
            <w:r w:rsidRPr="001001DB">
              <w:rPr>
                <w:rFonts w:ascii="Trebuchet MS" w:hAnsi="Trebuchet MS"/>
                <w:bCs/>
                <w:color w:val="2EA8A0"/>
              </w:rPr>
              <w:t>9</w:t>
            </w:r>
            <w:r w:rsidR="00EC47DA" w:rsidRPr="001001DB">
              <w:rPr>
                <w:rFonts w:ascii="Trebuchet MS" w:hAnsi="Trebuchet MS"/>
                <w:bCs/>
                <w:color w:val="2EA8A0"/>
              </w:rPr>
              <w:t>:</w:t>
            </w:r>
            <w:r w:rsidR="005B7A0D" w:rsidRPr="001001DB">
              <w:rPr>
                <w:rFonts w:ascii="Trebuchet MS" w:hAnsi="Trebuchet MS"/>
                <w:bCs/>
                <w:color w:val="2EA8A0"/>
              </w:rPr>
              <w:t>00</w:t>
            </w:r>
            <w:r w:rsidR="00974F23" w:rsidRPr="001001DB">
              <w:rPr>
                <w:rFonts w:ascii="Trebuchet MS" w:hAnsi="Trebuchet MS"/>
                <w:bCs/>
                <w:color w:val="2EA8A0"/>
              </w:rPr>
              <w:t xml:space="preserve"> — </w:t>
            </w:r>
            <w:r w:rsidR="005B7A0D" w:rsidRPr="001001DB">
              <w:rPr>
                <w:rFonts w:ascii="Trebuchet MS" w:hAnsi="Trebuchet MS"/>
                <w:bCs/>
                <w:color w:val="2EA8A0"/>
              </w:rPr>
              <w:t>10</w:t>
            </w:r>
            <w:r w:rsidR="00EC47DA" w:rsidRPr="001001DB">
              <w:rPr>
                <w:rFonts w:ascii="Trebuchet MS" w:hAnsi="Trebuchet MS"/>
                <w:bCs/>
                <w:color w:val="2EA8A0"/>
              </w:rPr>
              <w:t>:</w:t>
            </w:r>
            <w:r w:rsidR="005B7A0D" w:rsidRPr="001001DB">
              <w:rPr>
                <w:rFonts w:ascii="Trebuchet MS" w:hAnsi="Trebuchet MS"/>
                <w:bCs/>
                <w:color w:val="2EA8A0"/>
              </w:rPr>
              <w:t>0</w:t>
            </w:r>
            <w:r w:rsidRPr="001001DB">
              <w:rPr>
                <w:rFonts w:ascii="Trebuchet MS" w:hAnsi="Trebuchet MS"/>
                <w:bCs/>
                <w:color w:val="2EA8A0"/>
              </w:rPr>
              <w:t>0</w:t>
            </w:r>
          </w:p>
        </w:tc>
        <w:tc>
          <w:tcPr>
            <w:tcW w:w="8197" w:type="dxa"/>
          </w:tcPr>
          <w:p w:rsidR="0005319D" w:rsidRPr="001001DB" w:rsidRDefault="00EB0A95" w:rsidP="00CC1D06">
            <w:pPr>
              <w:spacing w:before="120" w:after="0"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 xml:space="preserve">Регистрация </w:t>
            </w:r>
            <w:r w:rsidR="000634B1" w:rsidRPr="001001DB">
              <w:rPr>
                <w:rFonts w:ascii="Trebuchet MS" w:hAnsi="Trebuchet MS"/>
              </w:rPr>
              <w:t>участников</w:t>
            </w:r>
            <w:r w:rsidR="00DD2937" w:rsidRPr="001001DB">
              <w:rPr>
                <w:rFonts w:ascii="Trebuchet MS" w:hAnsi="Trebuchet MS"/>
              </w:rPr>
              <w:t xml:space="preserve">, </w:t>
            </w:r>
            <w:r w:rsidR="00A401C4" w:rsidRPr="001001DB">
              <w:rPr>
                <w:rFonts w:ascii="Trebuchet MS" w:hAnsi="Trebuchet MS"/>
              </w:rPr>
              <w:t>приветственный кофе</w:t>
            </w:r>
          </w:p>
        </w:tc>
      </w:tr>
      <w:tr w:rsidR="00B74F5D" w:rsidRPr="001001DB" w:rsidTr="001001DB">
        <w:trPr>
          <w:trHeight w:val="759"/>
        </w:trPr>
        <w:tc>
          <w:tcPr>
            <w:tcW w:w="1985" w:type="dxa"/>
          </w:tcPr>
          <w:p w:rsidR="00B74F5D" w:rsidRPr="001001DB" w:rsidRDefault="009A42E4" w:rsidP="00CC1D06">
            <w:pPr>
              <w:tabs>
                <w:tab w:val="left" w:pos="1701"/>
              </w:tabs>
              <w:spacing w:before="120" w:line="240" w:lineRule="auto"/>
              <w:jc w:val="left"/>
              <w:rPr>
                <w:rFonts w:ascii="Trebuchet MS" w:hAnsi="Trebuchet MS"/>
                <w:bCs/>
                <w:color w:val="2EA8A0"/>
              </w:rPr>
            </w:pPr>
            <w:r w:rsidRPr="001001DB">
              <w:rPr>
                <w:rFonts w:ascii="Trebuchet MS" w:hAnsi="Trebuchet MS"/>
                <w:bCs/>
                <w:color w:val="2EA8A0"/>
              </w:rPr>
              <w:t>10:</w:t>
            </w:r>
            <w:r w:rsidR="008A78EF" w:rsidRPr="001001DB">
              <w:rPr>
                <w:rFonts w:ascii="Trebuchet MS" w:hAnsi="Trebuchet MS"/>
                <w:bCs/>
                <w:color w:val="2EA8A0"/>
              </w:rPr>
              <w:t>0</w:t>
            </w:r>
            <w:r w:rsidRPr="001001DB">
              <w:rPr>
                <w:rFonts w:ascii="Trebuchet MS" w:hAnsi="Trebuchet MS"/>
                <w:bCs/>
                <w:color w:val="2EA8A0"/>
              </w:rPr>
              <w:t>0</w:t>
            </w:r>
            <w:r w:rsidR="00974F23" w:rsidRPr="001001DB">
              <w:rPr>
                <w:rFonts w:ascii="Trebuchet MS" w:hAnsi="Trebuchet MS"/>
                <w:bCs/>
                <w:color w:val="2EA8A0"/>
              </w:rPr>
              <w:t xml:space="preserve"> — </w:t>
            </w:r>
            <w:r w:rsidRPr="001001DB">
              <w:rPr>
                <w:rFonts w:ascii="Trebuchet MS" w:hAnsi="Trebuchet MS"/>
                <w:bCs/>
                <w:color w:val="2EA8A0"/>
              </w:rPr>
              <w:t>1</w:t>
            </w:r>
            <w:r w:rsidR="00EF1D51" w:rsidRPr="001001DB">
              <w:rPr>
                <w:rFonts w:ascii="Trebuchet MS" w:hAnsi="Trebuchet MS"/>
                <w:bCs/>
                <w:color w:val="2EA8A0"/>
              </w:rPr>
              <w:t>1:3</w:t>
            </w:r>
            <w:r w:rsidRPr="001001DB">
              <w:rPr>
                <w:rFonts w:ascii="Trebuchet MS" w:hAnsi="Trebuchet MS"/>
                <w:bCs/>
                <w:color w:val="2EA8A0"/>
              </w:rPr>
              <w:t>0</w:t>
            </w:r>
          </w:p>
          <w:p w:rsidR="00741524" w:rsidRPr="001001DB" w:rsidRDefault="00741524" w:rsidP="008976F1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  <w:bCs/>
                <w:color w:val="2EA8A0"/>
              </w:rPr>
            </w:pPr>
            <w:r w:rsidRPr="001001DB">
              <w:rPr>
                <w:rFonts w:ascii="Trebuchet MS" w:hAnsi="Trebuchet MS"/>
                <w:b/>
                <w:color w:val="2EA8A0"/>
              </w:rPr>
              <w:t>Большой конференц-зал</w:t>
            </w:r>
          </w:p>
        </w:tc>
        <w:tc>
          <w:tcPr>
            <w:tcW w:w="8197" w:type="dxa"/>
          </w:tcPr>
          <w:p w:rsidR="00E26125" w:rsidRPr="001001DB" w:rsidRDefault="001978FC" w:rsidP="00CC1D06">
            <w:pPr>
              <w:spacing w:before="120" w:after="240" w:line="240" w:lineRule="auto"/>
              <w:jc w:val="left"/>
              <w:rPr>
                <w:rFonts w:ascii="Trebuchet MS" w:hAnsi="Trebuchet MS"/>
                <w:b/>
                <w:color w:val="2EA8A0"/>
              </w:rPr>
            </w:pPr>
            <w:r w:rsidRPr="001001DB">
              <w:rPr>
                <w:rFonts w:ascii="Trebuchet MS" w:hAnsi="Trebuchet MS"/>
                <w:b/>
                <w:color w:val="2EA8A0"/>
              </w:rPr>
              <w:t>Пленарная сессия</w:t>
            </w:r>
          </w:p>
          <w:p w:rsidR="00E26125" w:rsidRPr="001001DB" w:rsidRDefault="00425FBF" w:rsidP="00CC1D06">
            <w:pPr>
              <w:spacing w:line="240" w:lineRule="auto"/>
              <w:jc w:val="left"/>
              <w:rPr>
                <w:rFonts w:ascii="Trebuchet MS" w:hAnsi="Trebuchet MS"/>
                <w:i/>
              </w:rPr>
            </w:pPr>
            <w:r w:rsidRPr="001001DB">
              <w:rPr>
                <w:rFonts w:ascii="Trebuchet MS" w:hAnsi="Trebuchet MS"/>
                <w:u w:val="single"/>
              </w:rPr>
              <w:t>В</w:t>
            </w:r>
            <w:r w:rsidR="00E26125" w:rsidRPr="001001DB">
              <w:rPr>
                <w:rFonts w:ascii="Trebuchet MS" w:hAnsi="Trebuchet MS"/>
                <w:u w:val="single"/>
              </w:rPr>
              <w:t>опросы для обсуждения:</w:t>
            </w:r>
          </w:p>
          <w:p w:rsidR="002A7BF1" w:rsidRPr="001001DB" w:rsidRDefault="00446E2C" w:rsidP="00CC1D06">
            <w:pPr>
              <w:pStyle w:val="af5"/>
              <w:numPr>
                <w:ilvl w:val="0"/>
                <w:numId w:val="20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 xml:space="preserve">основные </w:t>
            </w:r>
            <w:r w:rsidR="00300D84" w:rsidRPr="001001DB">
              <w:rPr>
                <w:rFonts w:ascii="Trebuchet MS" w:hAnsi="Trebuchet MS"/>
              </w:rPr>
              <w:t>итоги</w:t>
            </w:r>
            <w:r w:rsidR="009A239C" w:rsidRPr="001001DB">
              <w:rPr>
                <w:rFonts w:ascii="Trebuchet MS" w:hAnsi="Trebuchet MS"/>
              </w:rPr>
              <w:t xml:space="preserve"> реформы контроль</w:t>
            </w:r>
            <w:r w:rsidR="002A7BF1" w:rsidRPr="001001DB">
              <w:rPr>
                <w:rFonts w:ascii="Trebuchet MS" w:hAnsi="Trebuchet MS"/>
              </w:rPr>
              <w:t>но-надзорной деятельности в 2018</w:t>
            </w:r>
            <w:r w:rsidRPr="001001DB">
              <w:rPr>
                <w:rFonts w:ascii="Trebuchet MS" w:hAnsi="Trebuchet MS"/>
              </w:rPr>
              <w:t xml:space="preserve"> г</w:t>
            </w:r>
            <w:r w:rsidR="00425FBF" w:rsidRPr="001001DB">
              <w:rPr>
                <w:rFonts w:ascii="Trebuchet MS" w:hAnsi="Trebuchet MS"/>
              </w:rPr>
              <w:t>оду</w:t>
            </w:r>
          </w:p>
          <w:p w:rsidR="007F1B75" w:rsidRPr="001001DB" w:rsidRDefault="007F1B75" w:rsidP="00CC1D06">
            <w:pPr>
              <w:pStyle w:val="af5"/>
              <w:numPr>
                <w:ilvl w:val="0"/>
                <w:numId w:val="20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задачи</w:t>
            </w:r>
            <w:r w:rsidR="004A7436" w:rsidRPr="001001DB">
              <w:rPr>
                <w:rFonts w:ascii="Trebuchet MS" w:hAnsi="Trebuchet MS"/>
              </w:rPr>
              <w:t xml:space="preserve"> </w:t>
            </w:r>
            <w:r w:rsidR="00446E2C" w:rsidRPr="001001DB">
              <w:rPr>
                <w:rFonts w:ascii="Trebuchet MS" w:hAnsi="Trebuchet MS"/>
              </w:rPr>
              <w:t xml:space="preserve">дальнейшего </w:t>
            </w:r>
            <w:r w:rsidR="00E76B9F" w:rsidRPr="001001DB">
              <w:rPr>
                <w:rFonts w:ascii="Trebuchet MS" w:hAnsi="Trebuchet MS"/>
              </w:rPr>
              <w:t xml:space="preserve">совершенствования контрольно-надзорной деятельности </w:t>
            </w:r>
          </w:p>
          <w:p w:rsidR="00625BF6" w:rsidRPr="001001DB" w:rsidRDefault="008E7603" w:rsidP="00CC1D06">
            <w:pPr>
              <w:pStyle w:val="af5"/>
              <w:numPr>
                <w:ilvl w:val="0"/>
                <w:numId w:val="20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награждение уча</w:t>
            </w:r>
            <w:r w:rsidR="00446E2C" w:rsidRPr="001001DB">
              <w:rPr>
                <w:rFonts w:ascii="Trebuchet MS" w:hAnsi="Trebuchet MS"/>
              </w:rPr>
              <w:t>стников Конкурса лучших практик</w:t>
            </w:r>
            <w:r w:rsidR="00425FBF" w:rsidRPr="001001DB">
              <w:rPr>
                <w:rFonts w:ascii="Trebuchet MS" w:hAnsi="Trebuchet MS"/>
              </w:rPr>
              <w:t xml:space="preserve"> — </w:t>
            </w:r>
            <w:r w:rsidRPr="001001DB">
              <w:rPr>
                <w:rFonts w:ascii="Trebuchet MS" w:hAnsi="Trebuchet MS"/>
              </w:rPr>
              <w:t>2018 «Контрольная точка»</w:t>
            </w:r>
          </w:p>
          <w:p w:rsidR="005A37B7" w:rsidRPr="001001DB" w:rsidRDefault="00425FBF" w:rsidP="00CC1D06">
            <w:pPr>
              <w:tabs>
                <w:tab w:val="left" w:pos="1701"/>
              </w:tabs>
              <w:spacing w:before="240" w:line="240" w:lineRule="auto"/>
              <w:jc w:val="left"/>
              <w:rPr>
                <w:rFonts w:ascii="Trebuchet MS" w:hAnsi="Trebuchet MS"/>
                <w:u w:val="single"/>
              </w:rPr>
            </w:pPr>
            <w:r w:rsidRPr="001001DB">
              <w:rPr>
                <w:rFonts w:ascii="Trebuchet MS" w:hAnsi="Trebuchet MS"/>
                <w:u w:val="single"/>
              </w:rPr>
              <w:t>В</w:t>
            </w:r>
            <w:r w:rsidR="00446E2C" w:rsidRPr="001001DB">
              <w:rPr>
                <w:rFonts w:ascii="Trebuchet MS" w:hAnsi="Trebuchet MS"/>
                <w:u w:val="single"/>
              </w:rPr>
              <w:t>ыступающие</w:t>
            </w:r>
            <w:r w:rsidR="00625BF6" w:rsidRPr="001001DB">
              <w:rPr>
                <w:rFonts w:ascii="Trebuchet MS" w:hAnsi="Trebuchet MS"/>
                <w:u w:val="single"/>
              </w:rPr>
              <w:t xml:space="preserve">: </w:t>
            </w:r>
          </w:p>
          <w:p w:rsidR="00625BF6" w:rsidRPr="001001DB" w:rsidRDefault="00543ECB" w:rsidP="00CC1D06">
            <w:pPr>
              <w:pStyle w:val="af5"/>
              <w:numPr>
                <w:ilvl w:val="0"/>
                <w:numId w:val="20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  <w:caps/>
              </w:rPr>
              <w:t>Прядильников</w:t>
            </w:r>
            <w:r w:rsidRPr="001001DB">
              <w:rPr>
                <w:rFonts w:ascii="Trebuchet MS" w:hAnsi="Trebuchet MS"/>
              </w:rPr>
              <w:t xml:space="preserve"> Михаил Владимирович, руководитель проектного офиса по реализации реформы контрольно-надзорной деятельности</w:t>
            </w:r>
          </w:p>
          <w:p w:rsidR="00625BF6" w:rsidRPr="001001DB" w:rsidRDefault="00625BF6" w:rsidP="00CC1D06">
            <w:pPr>
              <w:pStyle w:val="af5"/>
              <w:numPr>
                <w:ilvl w:val="0"/>
                <w:numId w:val="20"/>
              </w:numPr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ШИПОВ Савва Витальевич</w:t>
            </w:r>
            <w:r w:rsidR="00543ECB" w:rsidRPr="001001DB">
              <w:rPr>
                <w:rFonts w:ascii="Trebuchet MS" w:hAnsi="Trebuchet MS"/>
              </w:rPr>
              <w:t>, заместитель министра экономического развития Российской Федерации</w:t>
            </w:r>
            <w:r w:rsidRPr="001001DB">
              <w:rPr>
                <w:rFonts w:ascii="Trebuchet MS" w:hAnsi="Trebuchet MS"/>
              </w:rPr>
              <w:t xml:space="preserve"> </w:t>
            </w:r>
          </w:p>
          <w:p w:rsidR="00543ECB" w:rsidRPr="001001DB" w:rsidRDefault="00543ECB" w:rsidP="00CC1D06">
            <w:pPr>
              <w:pStyle w:val="af5"/>
              <w:numPr>
                <w:ilvl w:val="0"/>
                <w:numId w:val="20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 xml:space="preserve">СПИРИДОНОВ Андрей Алексеевич, </w:t>
            </w:r>
            <w:proofErr w:type="spellStart"/>
            <w:r w:rsidRPr="001001DB">
              <w:rPr>
                <w:rFonts w:ascii="Trebuchet MS" w:hAnsi="Trebuchet MS"/>
              </w:rPr>
              <w:t>врио</w:t>
            </w:r>
            <w:proofErr w:type="spellEnd"/>
            <w:r w:rsidRPr="001001DB">
              <w:rPr>
                <w:rFonts w:ascii="Trebuchet MS" w:hAnsi="Trebuchet MS"/>
              </w:rPr>
              <w:t xml:space="preserve"> директора департамента Правительства Российской Федерации по формированию системы «Открытое правительство»</w:t>
            </w:r>
          </w:p>
          <w:p w:rsidR="00413DA0" w:rsidRPr="001001DB" w:rsidRDefault="00300D84" w:rsidP="00CC1D06">
            <w:pPr>
              <w:tabs>
                <w:tab w:val="left" w:pos="1701"/>
              </w:tabs>
              <w:spacing w:before="240"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  <w:u w:val="single"/>
              </w:rPr>
              <w:t>М</w:t>
            </w:r>
            <w:r w:rsidR="00D041E8" w:rsidRPr="001001DB">
              <w:rPr>
                <w:rFonts w:ascii="Trebuchet MS" w:hAnsi="Trebuchet MS"/>
                <w:u w:val="single"/>
              </w:rPr>
              <w:t>одератор</w:t>
            </w:r>
            <w:r w:rsidR="00BC0BAA" w:rsidRPr="001001DB">
              <w:rPr>
                <w:rFonts w:ascii="Trebuchet MS" w:hAnsi="Trebuchet MS"/>
                <w:u w:val="single"/>
              </w:rPr>
              <w:t>:</w:t>
            </w:r>
            <w:r w:rsidR="00D041E8" w:rsidRPr="001001DB">
              <w:rPr>
                <w:rFonts w:ascii="Trebuchet MS" w:hAnsi="Trebuchet MS"/>
              </w:rPr>
              <w:t xml:space="preserve"> </w:t>
            </w:r>
            <w:r w:rsidR="002F6EBC" w:rsidRPr="001001DB">
              <w:rPr>
                <w:rFonts w:ascii="Trebuchet MS" w:hAnsi="Trebuchet MS"/>
                <w:caps/>
              </w:rPr>
              <w:t>Прядильников</w:t>
            </w:r>
            <w:r w:rsidR="002F6EBC" w:rsidRPr="001001DB">
              <w:rPr>
                <w:rFonts w:ascii="Trebuchet MS" w:hAnsi="Trebuchet MS"/>
              </w:rPr>
              <w:t xml:space="preserve"> Михаил Владимирович, руководитель проектного офиса по реализации реформы контрольно-надзорной деятельности</w:t>
            </w:r>
          </w:p>
        </w:tc>
      </w:tr>
      <w:tr w:rsidR="00996EFA" w:rsidRPr="001001DB" w:rsidTr="001001DB">
        <w:trPr>
          <w:trHeight w:val="279"/>
        </w:trPr>
        <w:tc>
          <w:tcPr>
            <w:tcW w:w="1985" w:type="dxa"/>
          </w:tcPr>
          <w:p w:rsidR="00996EFA" w:rsidRPr="001001DB" w:rsidRDefault="007F1B75" w:rsidP="00CC1D06">
            <w:pPr>
              <w:tabs>
                <w:tab w:val="left" w:pos="1701"/>
              </w:tabs>
              <w:spacing w:before="120" w:line="240" w:lineRule="auto"/>
              <w:jc w:val="left"/>
              <w:rPr>
                <w:rFonts w:ascii="Trebuchet MS" w:hAnsi="Trebuchet MS"/>
                <w:bCs/>
                <w:color w:val="2EA8A0"/>
              </w:rPr>
            </w:pPr>
            <w:r w:rsidRPr="001001DB">
              <w:rPr>
                <w:rFonts w:ascii="Trebuchet MS" w:hAnsi="Trebuchet MS"/>
                <w:bCs/>
                <w:color w:val="2EA8A0"/>
              </w:rPr>
              <w:t>1</w:t>
            </w:r>
            <w:r w:rsidR="00EF1D51" w:rsidRPr="001001DB">
              <w:rPr>
                <w:rFonts w:ascii="Trebuchet MS" w:hAnsi="Trebuchet MS"/>
                <w:bCs/>
                <w:color w:val="2EA8A0"/>
              </w:rPr>
              <w:t>1</w:t>
            </w:r>
            <w:r w:rsidR="00996EFA" w:rsidRPr="001001DB">
              <w:rPr>
                <w:rFonts w:ascii="Trebuchet MS" w:hAnsi="Trebuchet MS"/>
                <w:bCs/>
                <w:color w:val="2EA8A0"/>
              </w:rPr>
              <w:t>:</w:t>
            </w:r>
            <w:r w:rsidR="00EF1D51" w:rsidRPr="001001DB">
              <w:rPr>
                <w:rFonts w:ascii="Trebuchet MS" w:hAnsi="Trebuchet MS"/>
                <w:bCs/>
                <w:color w:val="2EA8A0"/>
              </w:rPr>
              <w:t>3</w:t>
            </w:r>
            <w:r w:rsidR="00B16627" w:rsidRPr="001001DB">
              <w:rPr>
                <w:rFonts w:ascii="Trebuchet MS" w:hAnsi="Trebuchet MS"/>
                <w:bCs/>
                <w:color w:val="2EA8A0"/>
              </w:rPr>
              <w:t>0</w:t>
            </w:r>
            <w:r w:rsidR="00974F23" w:rsidRPr="001001DB">
              <w:rPr>
                <w:rFonts w:ascii="Trebuchet MS" w:hAnsi="Trebuchet MS"/>
                <w:bCs/>
                <w:color w:val="2EA8A0"/>
              </w:rPr>
              <w:t> </w:t>
            </w:r>
            <w:r w:rsidR="00974F23" w:rsidRPr="001001DB">
              <w:rPr>
                <w:rFonts w:ascii="Trebuchet MS" w:hAnsi="Trebuchet MS"/>
                <w:color w:val="2EA8A0"/>
              </w:rPr>
              <w:t xml:space="preserve">— </w:t>
            </w:r>
            <w:r w:rsidR="00B16627" w:rsidRPr="001001DB">
              <w:rPr>
                <w:rFonts w:ascii="Trebuchet MS" w:hAnsi="Trebuchet MS"/>
                <w:bCs/>
                <w:color w:val="2EA8A0"/>
              </w:rPr>
              <w:t>12:</w:t>
            </w:r>
            <w:r w:rsidR="00EF1D51" w:rsidRPr="001001DB">
              <w:rPr>
                <w:rFonts w:ascii="Trebuchet MS" w:hAnsi="Trebuchet MS"/>
                <w:bCs/>
                <w:color w:val="2EA8A0"/>
              </w:rPr>
              <w:t>0</w:t>
            </w:r>
            <w:r w:rsidR="00F85396" w:rsidRPr="001001DB">
              <w:rPr>
                <w:rFonts w:ascii="Trebuchet MS" w:hAnsi="Trebuchet MS"/>
                <w:bCs/>
                <w:color w:val="2EA8A0"/>
              </w:rPr>
              <w:t>0</w:t>
            </w:r>
          </w:p>
        </w:tc>
        <w:tc>
          <w:tcPr>
            <w:tcW w:w="8197" w:type="dxa"/>
          </w:tcPr>
          <w:p w:rsidR="00744770" w:rsidRPr="001001DB" w:rsidRDefault="00EB0A95" w:rsidP="00CC1D06">
            <w:pPr>
              <w:spacing w:before="120" w:line="240" w:lineRule="auto"/>
              <w:jc w:val="left"/>
              <w:rPr>
                <w:rFonts w:ascii="Trebuchet MS" w:hAnsi="Trebuchet MS"/>
                <w:b/>
                <w:color w:val="2EA8A0"/>
              </w:rPr>
            </w:pPr>
            <w:r w:rsidRPr="001001DB">
              <w:rPr>
                <w:rFonts w:ascii="Trebuchet MS" w:hAnsi="Trebuchet MS"/>
                <w:b/>
                <w:color w:val="2EA8A0"/>
              </w:rPr>
              <w:t>Кофе</w:t>
            </w:r>
            <w:r w:rsidR="00996EFA" w:rsidRPr="001001DB">
              <w:rPr>
                <w:rFonts w:ascii="Trebuchet MS" w:hAnsi="Trebuchet MS"/>
                <w:b/>
                <w:color w:val="2EA8A0"/>
              </w:rPr>
              <w:t xml:space="preserve">-пауза </w:t>
            </w:r>
          </w:p>
        </w:tc>
      </w:tr>
      <w:tr w:rsidR="00E26125" w:rsidRPr="001001DB" w:rsidTr="001001DB">
        <w:trPr>
          <w:trHeight w:val="304"/>
        </w:trPr>
        <w:tc>
          <w:tcPr>
            <w:tcW w:w="1985" w:type="dxa"/>
          </w:tcPr>
          <w:p w:rsidR="00E26125" w:rsidRPr="001001DB" w:rsidRDefault="00EF1D51" w:rsidP="00CC1D06">
            <w:pPr>
              <w:spacing w:before="120" w:after="0" w:line="240" w:lineRule="auto"/>
              <w:jc w:val="left"/>
              <w:rPr>
                <w:rFonts w:ascii="Trebuchet MS" w:hAnsi="Trebuchet MS"/>
                <w:bCs/>
                <w:color w:val="2EA8A0"/>
              </w:rPr>
            </w:pPr>
            <w:r w:rsidRPr="001001DB">
              <w:rPr>
                <w:rFonts w:ascii="Trebuchet MS" w:hAnsi="Trebuchet MS"/>
                <w:bCs/>
                <w:color w:val="2EA8A0"/>
              </w:rPr>
              <w:t>12:0</w:t>
            </w:r>
            <w:r w:rsidR="007F1B75" w:rsidRPr="001001DB">
              <w:rPr>
                <w:rFonts w:ascii="Trebuchet MS" w:hAnsi="Trebuchet MS"/>
                <w:bCs/>
                <w:color w:val="2EA8A0"/>
              </w:rPr>
              <w:t>0</w:t>
            </w:r>
            <w:r w:rsidR="00974F23" w:rsidRPr="001001DB">
              <w:rPr>
                <w:rFonts w:ascii="Trebuchet MS" w:hAnsi="Trebuchet MS"/>
                <w:bCs/>
                <w:color w:val="2EA8A0"/>
              </w:rPr>
              <w:t xml:space="preserve"> — </w:t>
            </w:r>
            <w:r w:rsidR="007F1B75" w:rsidRPr="001001DB">
              <w:rPr>
                <w:rFonts w:ascii="Trebuchet MS" w:hAnsi="Trebuchet MS"/>
                <w:bCs/>
                <w:color w:val="2EA8A0"/>
              </w:rPr>
              <w:t>1</w:t>
            </w:r>
            <w:r w:rsidR="00896513" w:rsidRPr="001001DB">
              <w:rPr>
                <w:rFonts w:ascii="Trebuchet MS" w:hAnsi="Trebuchet MS"/>
                <w:bCs/>
                <w:color w:val="2EA8A0"/>
              </w:rPr>
              <w:t>4</w:t>
            </w:r>
            <w:r w:rsidR="001734DA" w:rsidRPr="001001DB">
              <w:rPr>
                <w:rFonts w:ascii="Trebuchet MS" w:hAnsi="Trebuchet MS"/>
                <w:bCs/>
                <w:color w:val="2EA8A0"/>
              </w:rPr>
              <w:t>:</w:t>
            </w:r>
            <w:r w:rsidR="00896513" w:rsidRPr="001001DB">
              <w:rPr>
                <w:rFonts w:ascii="Trebuchet MS" w:hAnsi="Trebuchet MS"/>
                <w:bCs/>
                <w:color w:val="2EA8A0"/>
              </w:rPr>
              <w:t>0</w:t>
            </w:r>
            <w:r w:rsidR="00F85396" w:rsidRPr="001001DB">
              <w:rPr>
                <w:rFonts w:ascii="Trebuchet MS" w:hAnsi="Trebuchet MS"/>
                <w:bCs/>
                <w:color w:val="2EA8A0"/>
              </w:rPr>
              <w:t>0</w:t>
            </w:r>
          </w:p>
          <w:p w:rsidR="00E26125" w:rsidRPr="001001DB" w:rsidRDefault="00F85396" w:rsidP="008976F1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  <w:bCs/>
                <w:color w:val="2EA8A0"/>
              </w:rPr>
            </w:pPr>
            <w:r w:rsidRPr="001001DB">
              <w:rPr>
                <w:rFonts w:ascii="Trebuchet MS" w:hAnsi="Trebuchet MS"/>
                <w:b/>
                <w:color w:val="2EA8A0"/>
              </w:rPr>
              <w:t>Большой</w:t>
            </w:r>
            <w:r w:rsidR="00CA5446" w:rsidRPr="001001DB">
              <w:rPr>
                <w:rFonts w:ascii="Trebuchet MS" w:hAnsi="Trebuchet MS"/>
                <w:b/>
                <w:color w:val="2EA8A0"/>
              </w:rPr>
              <w:t xml:space="preserve"> </w:t>
            </w:r>
            <w:r w:rsidR="00B6149D" w:rsidRPr="001001DB">
              <w:rPr>
                <w:rFonts w:ascii="Trebuchet MS" w:hAnsi="Trebuchet MS"/>
                <w:b/>
                <w:color w:val="2EA8A0"/>
              </w:rPr>
              <w:t>конференц-зал</w:t>
            </w:r>
          </w:p>
        </w:tc>
        <w:tc>
          <w:tcPr>
            <w:tcW w:w="8197" w:type="dxa"/>
          </w:tcPr>
          <w:p w:rsidR="00C619F0" w:rsidRPr="001001DB" w:rsidRDefault="00C619F0" w:rsidP="00CC1D06">
            <w:pPr>
              <w:tabs>
                <w:tab w:val="left" w:pos="1701"/>
              </w:tabs>
              <w:spacing w:before="120" w:after="0" w:line="240" w:lineRule="auto"/>
              <w:jc w:val="left"/>
              <w:rPr>
                <w:rFonts w:ascii="Trebuchet MS" w:hAnsi="Trebuchet MS"/>
                <w:b/>
              </w:rPr>
            </w:pPr>
            <w:r w:rsidRPr="001001DB">
              <w:rPr>
                <w:rFonts w:ascii="Trebuchet MS" w:hAnsi="Trebuchet MS"/>
                <w:b/>
              </w:rPr>
              <w:t>Круглый стол «</w:t>
            </w:r>
            <w:r w:rsidR="002F6EBC" w:rsidRPr="001001DB">
              <w:rPr>
                <w:rFonts w:ascii="Trebuchet MS" w:hAnsi="Trebuchet MS"/>
                <w:b/>
              </w:rPr>
              <w:t>Практика применения проверочных листов</w:t>
            </w:r>
            <w:r w:rsidRPr="001001DB">
              <w:rPr>
                <w:rFonts w:ascii="Trebuchet MS" w:hAnsi="Trebuchet MS"/>
                <w:b/>
              </w:rPr>
              <w:t xml:space="preserve">» </w:t>
            </w:r>
          </w:p>
          <w:p w:rsidR="00425FBF" w:rsidRPr="001001DB" w:rsidRDefault="00425FBF" w:rsidP="00CC1D06">
            <w:p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  <w:u w:val="single"/>
              </w:rPr>
            </w:pPr>
          </w:p>
          <w:p w:rsidR="00C619F0" w:rsidRPr="001001DB" w:rsidRDefault="00425FBF" w:rsidP="00CC1D06">
            <w:p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  <w:u w:val="single"/>
              </w:rPr>
            </w:pPr>
            <w:r w:rsidRPr="001001DB">
              <w:rPr>
                <w:rFonts w:ascii="Trebuchet MS" w:hAnsi="Trebuchet MS"/>
                <w:u w:val="single"/>
              </w:rPr>
              <w:t>В</w:t>
            </w:r>
            <w:r w:rsidR="00C619F0" w:rsidRPr="001001DB">
              <w:rPr>
                <w:rFonts w:ascii="Trebuchet MS" w:hAnsi="Trebuchet MS"/>
                <w:u w:val="single"/>
              </w:rPr>
              <w:t>опросы для обсуждения:</w:t>
            </w:r>
          </w:p>
          <w:p w:rsidR="002F6EBC" w:rsidRPr="001001DB" w:rsidRDefault="002F6EBC" w:rsidP="00CC1D06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результат</w:t>
            </w:r>
            <w:r w:rsidR="00446E2C" w:rsidRPr="001001DB">
              <w:rPr>
                <w:rFonts w:ascii="Trebuchet MS" w:hAnsi="Trebuchet MS"/>
              </w:rPr>
              <w:t>ы</w:t>
            </w:r>
            <w:r w:rsidR="00FB0AFE" w:rsidRPr="001001DB">
              <w:rPr>
                <w:rFonts w:ascii="Trebuchet MS" w:hAnsi="Trebuchet MS"/>
              </w:rPr>
              <w:t xml:space="preserve"> исследования</w:t>
            </w:r>
            <w:r w:rsidRPr="001001DB">
              <w:rPr>
                <w:rFonts w:ascii="Trebuchet MS" w:hAnsi="Trebuchet MS"/>
              </w:rPr>
              <w:t xml:space="preserve"> внедрени</w:t>
            </w:r>
            <w:r w:rsidR="00FB0AFE" w:rsidRPr="001001DB">
              <w:rPr>
                <w:rFonts w:ascii="Trebuchet MS" w:hAnsi="Trebuchet MS"/>
              </w:rPr>
              <w:t>я</w:t>
            </w:r>
            <w:r w:rsidRPr="001001DB">
              <w:rPr>
                <w:rFonts w:ascii="Trebuchet MS" w:hAnsi="Trebuchet MS"/>
              </w:rPr>
              <w:t xml:space="preserve"> проверочных листов контрольно-надзорными органами</w:t>
            </w:r>
          </w:p>
          <w:p w:rsidR="005A37B7" w:rsidRPr="001001DB" w:rsidRDefault="00446E2C" w:rsidP="00CC1D06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применение</w:t>
            </w:r>
            <w:r w:rsidR="005A37B7" w:rsidRPr="001001DB">
              <w:rPr>
                <w:rFonts w:ascii="Trebuchet MS" w:hAnsi="Trebuchet MS"/>
              </w:rPr>
              <w:t xml:space="preserve"> </w:t>
            </w:r>
            <w:proofErr w:type="gramStart"/>
            <w:r w:rsidR="005A37B7" w:rsidRPr="001001DB">
              <w:rPr>
                <w:rFonts w:ascii="Trebuchet MS" w:hAnsi="Trebuchet MS"/>
              </w:rPr>
              <w:t>чек-листов</w:t>
            </w:r>
            <w:proofErr w:type="gramEnd"/>
            <w:r w:rsidR="005A37B7" w:rsidRPr="001001DB">
              <w:rPr>
                <w:rFonts w:ascii="Trebuchet MS" w:hAnsi="Trebuchet MS"/>
              </w:rPr>
              <w:t xml:space="preserve"> при проведении проверочных мероприятий</w:t>
            </w:r>
            <w:r w:rsidR="0068224D" w:rsidRPr="001001DB">
              <w:rPr>
                <w:rFonts w:ascii="Trebuchet MS" w:hAnsi="Trebuchet MS"/>
              </w:rPr>
              <w:t xml:space="preserve"> в КНО</w:t>
            </w:r>
          </w:p>
          <w:p w:rsidR="00A45294" w:rsidRPr="001001DB" w:rsidRDefault="00A45294" w:rsidP="00CC1D06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о портале «</w:t>
            </w:r>
            <w:proofErr w:type="spellStart"/>
            <w:r w:rsidRPr="001001DB">
              <w:rPr>
                <w:rFonts w:ascii="Trebuchet MS" w:hAnsi="Trebuchet MS"/>
              </w:rPr>
              <w:t>Госпроверка</w:t>
            </w:r>
            <w:proofErr w:type="spellEnd"/>
            <w:r w:rsidRPr="001001DB">
              <w:rPr>
                <w:rFonts w:ascii="Trebuchet MS" w:hAnsi="Trebuchet MS"/>
              </w:rPr>
              <w:t>.</w:t>
            </w:r>
            <w:r w:rsidR="00CC1D06" w:rsidRPr="001001DB">
              <w:rPr>
                <w:rFonts w:ascii="Trebuchet MS" w:hAnsi="Trebuchet MS"/>
              </w:rPr>
              <w:t xml:space="preserve"> </w:t>
            </w:r>
            <w:r w:rsidRPr="001001DB">
              <w:rPr>
                <w:rFonts w:ascii="Trebuchet MS" w:hAnsi="Trebuchet MS"/>
              </w:rPr>
              <w:t xml:space="preserve">Онлайн» </w:t>
            </w:r>
          </w:p>
          <w:p w:rsidR="005A37B7" w:rsidRPr="001001DB" w:rsidRDefault="005A37B7" w:rsidP="00CC1D06">
            <w:pPr>
              <w:pStyle w:val="af5"/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</w:p>
          <w:p w:rsidR="005A37B7" w:rsidRPr="001001DB" w:rsidRDefault="00425FBF" w:rsidP="00CC1D06">
            <w:p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  <w:u w:val="single"/>
              </w:rPr>
            </w:pPr>
            <w:r w:rsidRPr="001001DB">
              <w:rPr>
                <w:rFonts w:ascii="Trebuchet MS" w:hAnsi="Trebuchet MS"/>
                <w:u w:val="single"/>
              </w:rPr>
              <w:t>В</w:t>
            </w:r>
            <w:r w:rsidR="00446E2C" w:rsidRPr="001001DB">
              <w:rPr>
                <w:rFonts w:ascii="Trebuchet MS" w:hAnsi="Trebuchet MS"/>
                <w:u w:val="single"/>
              </w:rPr>
              <w:t>ыступающие</w:t>
            </w:r>
            <w:r w:rsidR="005A37B7" w:rsidRPr="001001DB">
              <w:rPr>
                <w:rFonts w:ascii="Trebuchet MS" w:hAnsi="Trebuchet MS"/>
                <w:u w:val="single"/>
              </w:rPr>
              <w:t xml:space="preserve">: </w:t>
            </w:r>
          </w:p>
          <w:p w:rsidR="00C779DF" w:rsidRPr="001001DB" w:rsidRDefault="00566B69" w:rsidP="00CC1D06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  <w:color w:val="000000" w:themeColor="text1"/>
              </w:rPr>
              <w:t xml:space="preserve">БУРЯГА Владимир Олегович, руководитель проектов </w:t>
            </w:r>
            <w:r w:rsidR="00C779DF" w:rsidRPr="001001DB">
              <w:rPr>
                <w:rFonts w:ascii="Trebuchet MS" w:hAnsi="Trebuchet MS"/>
              </w:rPr>
              <w:t xml:space="preserve">проектного офиса по реализации реформы контрольно-надзорной деятельности </w:t>
            </w:r>
          </w:p>
          <w:p w:rsidR="005A37B7" w:rsidRPr="001001DB" w:rsidRDefault="005A37B7" w:rsidP="00CC1D06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 xml:space="preserve">БАБУШКИНА Анна Евгеньевна, заместитель начальника управления внутреннего ветеринарного надзора </w:t>
            </w:r>
            <w:proofErr w:type="spellStart"/>
            <w:r w:rsidRPr="001001DB">
              <w:rPr>
                <w:rFonts w:ascii="Trebuchet MS" w:hAnsi="Trebuchet MS"/>
              </w:rPr>
              <w:t>Россельхознадзора</w:t>
            </w:r>
            <w:proofErr w:type="spellEnd"/>
          </w:p>
          <w:p w:rsidR="005A37B7" w:rsidRPr="001001DB" w:rsidRDefault="00516303" w:rsidP="00CC1D06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ГАЛЕЕВА</w:t>
            </w:r>
            <w:r w:rsidR="0080297A" w:rsidRPr="001001DB">
              <w:rPr>
                <w:rFonts w:ascii="Trebuchet MS" w:hAnsi="Trebuchet MS"/>
              </w:rPr>
              <w:t xml:space="preserve"> Алина </w:t>
            </w:r>
            <w:proofErr w:type="spellStart"/>
            <w:r w:rsidR="0080297A" w:rsidRPr="001001DB">
              <w:rPr>
                <w:rFonts w:ascii="Trebuchet MS" w:hAnsi="Trebuchet MS"/>
              </w:rPr>
              <w:t>Рафаэлевна</w:t>
            </w:r>
            <w:proofErr w:type="spellEnd"/>
            <w:r w:rsidR="0080297A" w:rsidRPr="001001DB">
              <w:rPr>
                <w:rFonts w:ascii="Trebuchet MS" w:hAnsi="Trebuchet MS"/>
              </w:rPr>
              <w:t xml:space="preserve">, </w:t>
            </w:r>
            <w:r w:rsidR="00790FD7" w:rsidRPr="001001DB">
              <w:rPr>
                <w:rFonts w:ascii="Trebuchet MS" w:hAnsi="Trebuchet MS"/>
              </w:rPr>
              <w:t xml:space="preserve">начальник организационно - аналитического управления </w:t>
            </w:r>
            <w:proofErr w:type="spellStart"/>
            <w:r w:rsidR="00790FD7" w:rsidRPr="001001DB">
              <w:rPr>
                <w:rFonts w:ascii="Trebuchet MS" w:hAnsi="Trebuchet MS"/>
              </w:rPr>
              <w:t>Росприроднадзора</w:t>
            </w:r>
            <w:proofErr w:type="spellEnd"/>
          </w:p>
          <w:p w:rsidR="005A37B7" w:rsidRPr="001001DB" w:rsidRDefault="0068224D" w:rsidP="00CC1D06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 xml:space="preserve">УКРАИНСКИЙ Олег Вячеславович, начальник управления проектной деятельности в сфере трудовых отношений </w:t>
            </w:r>
            <w:proofErr w:type="spellStart"/>
            <w:r w:rsidRPr="001001DB">
              <w:rPr>
                <w:rFonts w:ascii="Trebuchet MS" w:hAnsi="Trebuchet MS"/>
              </w:rPr>
              <w:t>Роструда</w:t>
            </w:r>
            <w:proofErr w:type="spellEnd"/>
          </w:p>
          <w:p w:rsidR="00A45294" w:rsidRPr="001001DB" w:rsidRDefault="00A45294" w:rsidP="00CC1D06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ПОТЕМКИНА Ольга Сергеевна, заместитель начальника отдела административного и финансового обеспечения Росздравнадзора по Ростовской области</w:t>
            </w:r>
            <w:r w:rsidR="00F04571" w:rsidRPr="001001DB">
              <w:rPr>
                <w:rFonts w:ascii="Trebuchet MS" w:hAnsi="Trebuchet MS"/>
              </w:rPr>
              <w:t xml:space="preserve"> (участник кадрового актива КНД)</w:t>
            </w:r>
          </w:p>
          <w:p w:rsidR="00C779DF" w:rsidRPr="001001DB" w:rsidRDefault="00C619F0" w:rsidP="00CC1D06">
            <w:pPr>
              <w:tabs>
                <w:tab w:val="left" w:pos="1701"/>
              </w:tabs>
              <w:spacing w:before="240"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  <w:color w:val="000000" w:themeColor="text1"/>
                <w:u w:val="single"/>
              </w:rPr>
              <w:t>Модератор</w:t>
            </w:r>
            <w:r w:rsidRPr="001001DB">
              <w:rPr>
                <w:rFonts w:ascii="Trebuchet MS" w:hAnsi="Trebuchet MS"/>
                <w:color w:val="000000" w:themeColor="text1"/>
              </w:rPr>
              <w:t xml:space="preserve">: </w:t>
            </w:r>
            <w:r w:rsidR="00D57CE6" w:rsidRPr="001001DB">
              <w:rPr>
                <w:rFonts w:ascii="Trebuchet MS" w:hAnsi="Trebuchet MS"/>
                <w:color w:val="000000" w:themeColor="text1"/>
              </w:rPr>
              <w:t xml:space="preserve">ДЖУЖОМА Вероника Викторовна, </w:t>
            </w:r>
            <w:r w:rsidR="00D57CE6" w:rsidRPr="001001DB">
              <w:rPr>
                <w:rFonts w:ascii="Trebuchet MS" w:hAnsi="Trebuchet MS"/>
              </w:rPr>
              <w:t>первый заместитель руководителя проектного офиса по реализации реформы контрольно-надзорной деятельности</w:t>
            </w:r>
          </w:p>
        </w:tc>
      </w:tr>
      <w:tr w:rsidR="00602827" w:rsidRPr="001001DB" w:rsidTr="001001DB">
        <w:trPr>
          <w:trHeight w:val="304"/>
        </w:trPr>
        <w:tc>
          <w:tcPr>
            <w:tcW w:w="1985" w:type="dxa"/>
          </w:tcPr>
          <w:p w:rsidR="00325A2D" w:rsidRPr="001001DB" w:rsidRDefault="00602827" w:rsidP="00CC1D06">
            <w:pPr>
              <w:spacing w:before="120" w:line="240" w:lineRule="auto"/>
              <w:jc w:val="left"/>
              <w:rPr>
                <w:rFonts w:ascii="Trebuchet MS" w:hAnsi="Trebuchet MS"/>
                <w:bCs/>
                <w:color w:val="2EA8A0"/>
              </w:rPr>
            </w:pPr>
            <w:r w:rsidRPr="001001DB">
              <w:rPr>
                <w:rFonts w:ascii="Trebuchet MS" w:hAnsi="Trebuchet MS"/>
                <w:bCs/>
                <w:color w:val="2EA8A0"/>
              </w:rPr>
              <w:lastRenderedPageBreak/>
              <w:t>1</w:t>
            </w:r>
            <w:r w:rsidR="00896513" w:rsidRPr="001001DB">
              <w:rPr>
                <w:rFonts w:ascii="Trebuchet MS" w:hAnsi="Trebuchet MS"/>
                <w:bCs/>
                <w:color w:val="2EA8A0"/>
              </w:rPr>
              <w:t>4</w:t>
            </w:r>
            <w:r w:rsidR="00A31CE9" w:rsidRPr="001001DB">
              <w:rPr>
                <w:rFonts w:ascii="Trebuchet MS" w:hAnsi="Trebuchet MS"/>
                <w:bCs/>
                <w:color w:val="2EA8A0"/>
              </w:rPr>
              <w:t>:</w:t>
            </w:r>
            <w:r w:rsidR="00896513" w:rsidRPr="001001DB">
              <w:rPr>
                <w:rFonts w:ascii="Trebuchet MS" w:hAnsi="Trebuchet MS"/>
                <w:bCs/>
                <w:color w:val="2EA8A0"/>
              </w:rPr>
              <w:t>0</w:t>
            </w:r>
            <w:r w:rsidR="00F85396" w:rsidRPr="001001DB">
              <w:rPr>
                <w:rFonts w:ascii="Trebuchet MS" w:hAnsi="Trebuchet MS"/>
                <w:bCs/>
                <w:color w:val="2EA8A0"/>
              </w:rPr>
              <w:t>0</w:t>
            </w:r>
            <w:r w:rsidR="00974F23" w:rsidRPr="001001DB">
              <w:rPr>
                <w:rFonts w:ascii="Trebuchet MS" w:hAnsi="Trebuchet MS"/>
                <w:bCs/>
                <w:color w:val="2EA8A0"/>
              </w:rPr>
              <w:t xml:space="preserve"> — </w:t>
            </w:r>
            <w:r w:rsidR="00B16627" w:rsidRPr="001001DB">
              <w:rPr>
                <w:rFonts w:ascii="Trebuchet MS" w:hAnsi="Trebuchet MS"/>
                <w:bCs/>
                <w:color w:val="2EA8A0"/>
              </w:rPr>
              <w:t>1</w:t>
            </w:r>
            <w:r w:rsidR="00896513" w:rsidRPr="001001DB">
              <w:rPr>
                <w:rFonts w:ascii="Trebuchet MS" w:hAnsi="Trebuchet MS"/>
                <w:bCs/>
                <w:color w:val="2EA8A0"/>
              </w:rPr>
              <w:t>5</w:t>
            </w:r>
            <w:r w:rsidR="00B16627" w:rsidRPr="001001DB">
              <w:rPr>
                <w:rFonts w:ascii="Trebuchet MS" w:hAnsi="Trebuchet MS"/>
                <w:bCs/>
                <w:color w:val="2EA8A0"/>
              </w:rPr>
              <w:t>:</w:t>
            </w:r>
            <w:r w:rsidR="00896513" w:rsidRPr="001001DB">
              <w:rPr>
                <w:rFonts w:ascii="Trebuchet MS" w:hAnsi="Trebuchet MS"/>
                <w:bCs/>
                <w:color w:val="2EA8A0"/>
              </w:rPr>
              <w:t>0</w:t>
            </w:r>
            <w:r w:rsidR="00157AA2" w:rsidRPr="001001DB">
              <w:rPr>
                <w:rFonts w:ascii="Trebuchet MS" w:hAnsi="Trebuchet MS"/>
                <w:bCs/>
                <w:color w:val="2EA8A0"/>
              </w:rPr>
              <w:t>0</w:t>
            </w:r>
          </w:p>
        </w:tc>
        <w:tc>
          <w:tcPr>
            <w:tcW w:w="8197" w:type="dxa"/>
          </w:tcPr>
          <w:p w:rsidR="00602827" w:rsidRPr="001001DB" w:rsidRDefault="00EB0A95" w:rsidP="00CC1D06">
            <w:pPr>
              <w:tabs>
                <w:tab w:val="left" w:pos="1701"/>
              </w:tabs>
              <w:spacing w:before="120" w:line="240" w:lineRule="auto"/>
              <w:jc w:val="left"/>
              <w:rPr>
                <w:rFonts w:ascii="Trebuchet MS" w:eastAsia="Times New Roman" w:hAnsi="Trebuchet MS" w:cs="Trebuchet MS"/>
                <w:b/>
                <w:bCs/>
                <w:lang w:eastAsia="ru-RU"/>
              </w:rPr>
            </w:pPr>
            <w:r w:rsidRPr="001001DB">
              <w:rPr>
                <w:rFonts w:ascii="Trebuchet MS" w:hAnsi="Trebuchet MS"/>
                <w:b/>
                <w:color w:val="2EA8A0"/>
              </w:rPr>
              <w:t xml:space="preserve">Перерыв </w:t>
            </w:r>
          </w:p>
        </w:tc>
      </w:tr>
      <w:tr w:rsidR="00C0779C" w:rsidRPr="001001DB" w:rsidTr="001001DB">
        <w:trPr>
          <w:trHeight w:val="699"/>
        </w:trPr>
        <w:tc>
          <w:tcPr>
            <w:tcW w:w="1985" w:type="dxa"/>
          </w:tcPr>
          <w:p w:rsidR="00C0779C" w:rsidRPr="001001DB" w:rsidRDefault="00C0779C" w:rsidP="00CC1D06">
            <w:pPr>
              <w:tabs>
                <w:tab w:val="left" w:pos="1701"/>
              </w:tabs>
              <w:spacing w:before="120" w:line="240" w:lineRule="auto"/>
              <w:jc w:val="left"/>
              <w:rPr>
                <w:rFonts w:ascii="Trebuchet MS" w:hAnsi="Trebuchet MS"/>
                <w:color w:val="2EA8A0"/>
              </w:rPr>
            </w:pPr>
            <w:r w:rsidRPr="001001DB">
              <w:rPr>
                <w:rFonts w:ascii="Trebuchet MS" w:hAnsi="Trebuchet MS"/>
                <w:color w:val="2EA8A0"/>
              </w:rPr>
              <w:t>1</w:t>
            </w:r>
            <w:r w:rsidR="00896513" w:rsidRPr="001001DB">
              <w:rPr>
                <w:rFonts w:ascii="Trebuchet MS" w:hAnsi="Trebuchet MS"/>
                <w:color w:val="2EA8A0"/>
              </w:rPr>
              <w:t>5</w:t>
            </w:r>
            <w:r w:rsidRPr="001001DB">
              <w:rPr>
                <w:rFonts w:ascii="Trebuchet MS" w:hAnsi="Trebuchet MS"/>
                <w:color w:val="2EA8A0"/>
              </w:rPr>
              <w:t>:</w:t>
            </w:r>
            <w:r w:rsidR="00896513" w:rsidRPr="001001DB">
              <w:rPr>
                <w:rFonts w:ascii="Trebuchet MS" w:hAnsi="Trebuchet MS"/>
                <w:color w:val="2EA8A0"/>
              </w:rPr>
              <w:t>0</w:t>
            </w:r>
            <w:r w:rsidRPr="001001DB">
              <w:rPr>
                <w:rFonts w:ascii="Trebuchet MS" w:hAnsi="Trebuchet MS"/>
                <w:color w:val="2EA8A0"/>
              </w:rPr>
              <w:t>0</w:t>
            </w:r>
            <w:r w:rsidR="00974F23" w:rsidRPr="001001DB">
              <w:rPr>
                <w:rFonts w:ascii="Trebuchet MS" w:hAnsi="Trebuchet MS"/>
                <w:color w:val="2EA8A0"/>
              </w:rPr>
              <w:t xml:space="preserve"> — </w:t>
            </w:r>
            <w:r w:rsidRPr="001001DB">
              <w:rPr>
                <w:rFonts w:ascii="Trebuchet MS" w:hAnsi="Trebuchet MS"/>
                <w:color w:val="2EA8A0"/>
              </w:rPr>
              <w:t>1</w:t>
            </w:r>
            <w:r w:rsidR="00446E2C" w:rsidRPr="001001DB">
              <w:rPr>
                <w:rFonts w:ascii="Trebuchet MS" w:hAnsi="Trebuchet MS"/>
                <w:color w:val="2EA8A0"/>
              </w:rPr>
              <w:t>6</w:t>
            </w:r>
            <w:r w:rsidRPr="001001DB">
              <w:rPr>
                <w:rFonts w:ascii="Trebuchet MS" w:hAnsi="Trebuchet MS"/>
                <w:color w:val="2EA8A0"/>
              </w:rPr>
              <w:t>:</w:t>
            </w:r>
            <w:r w:rsidR="00446E2C" w:rsidRPr="001001DB">
              <w:rPr>
                <w:rFonts w:ascii="Trebuchet MS" w:hAnsi="Trebuchet MS"/>
                <w:color w:val="2EA8A0"/>
              </w:rPr>
              <w:t>15</w:t>
            </w:r>
          </w:p>
          <w:p w:rsidR="00446E2C" w:rsidRPr="001001DB" w:rsidRDefault="00251BE8" w:rsidP="00314B86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  <w:b/>
                <w:color w:val="2EA8A0"/>
              </w:rPr>
            </w:pPr>
            <w:r w:rsidRPr="001001DB">
              <w:rPr>
                <w:rFonts w:ascii="Trebuchet MS" w:hAnsi="Trebuchet MS"/>
                <w:b/>
                <w:color w:val="2EA8A0"/>
              </w:rPr>
              <w:t>Малый</w:t>
            </w:r>
            <w:r w:rsidR="00C0779C" w:rsidRPr="001001DB">
              <w:rPr>
                <w:rFonts w:ascii="Trebuchet MS" w:hAnsi="Trebuchet MS"/>
                <w:b/>
                <w:color w:val="2EA8A0"/>
              </w:rPr>
              <w:t xml:space="preserve"> конференц-зал</w:t>
            </w:r>
          </w:p>
        </w:tc>
        <w:tc>
          <w:tcPr>
            <w:tcW w:w="8197" w:type="dxa"/>
          </w:tcPr>
          <w:p w:rsidR="00C0779C" w:rsidRPr="001001DB" w:rsidRDefault="00744770" w:rsidP="00CC1D06">
            <w:pPr>
              <w:tabs>
                <w:tab w:val="left" w:pos="1701"/>
              </w:tabs>
              <w:spacing w:before="120" w:line="240" w:lineRule="auto"/>
              <w:jc w:val="left"/>
              <w:rPr>
                <w:rFonts w:ascii="Trebuchet MS" w:hAnsi="Trebuchet MS"/>
                <w:b/>
              </w:rPr>
            </w:pPr>
            <w:r w:rsidRPr="001001DB">
              <w:rPr>
                <w:rFonts w:ascii="Trebuchet MS" w:hAnsi="Trebuchet MS"/>
                <w:b/>
              </w:rPr>
              <w:t>Дискуссия</w:t>
            </w:r>
            <w:r w:rsidR="00C0779C" w:rsidRPr="001001DB">
              <w:rPr>
                <w:rFonts w:ascii="Trebuchet MS" w:hAnsi="Trebuchet MS"/>
                <w:b/>
              </w:rPr>
              <w:t xml:space="preserve"> «</w:t>
            </w:r>
            <w:proofErr w:type="spellStart"/>
            <w:r w:rsidRPr="001001DB">
              <w:rPr>
                <w:rFonts w:ascii="Trebuchet MS" w:hAnsi="Trebuchet MS"/>
                <w:b/>
              </w:rPr>
              <w:t>Цифровизация</w:t>
            </w:r>
            <w:proofErr w:type="spellEnd"/>
            <w:r w:rsidRPr="001001DB">
              <w:rPr>
                <w:rFonts w:ascii="Trebuchet MS" w:hAnsi="Trebuchet MS"/>
                <w:b/>
              </w:rPr>
              <w:t xml:space="preserve"> конт</w:t>
            </w:r>
            <w:r w:rsidR="00B8439E" w:rsidRPr="001001DB">
              <w:rPr>
                <w:rFonts w:ascii="Trebuchet MS" w:hAnsi="Trebuchet MS"/>
                <w:b/>
              </w:rPr>
              <w:t>рольной и надзорной деятельности</w:t>
            </w:r>
            <w:r w:rsidR="005F4ACC" w:rsidRPr="001001DB">
              <w:rPr>
                <w:rFonts w:ascii="Trebuchet MS" w:hAnsi="Trebuchet MS"/>
                <w:b/>
              </w:rPr>
              <w:t xml:space="preserve"> и работа с данными</w:t>
            </w:r>
            <w:r w:rsidRPr="001001DB">
              <w:rPr>
                <w:rFonts w:ascii="Trebuchet MS" w:hAnsi="Trebuchet MS"/>
                <w:b/>
              </w:rPr>
              <w:t>»</w:t>
            </w:r>
          </w:p>
          <w:p w:rsidR="00C0779C" w:rsidRPr="001001DB" w:rsidRDefault="00CC1D06" w:rsidP="00CC1D06">
            <w:pPr>
              <w:tabs>
                <w:tab w:val="left" w:pos="1701"/>
              </w:tabs>
              <w:spacing w:before="240" w:line="240" w:lineRule="auto"/>
              <w:jc w:val="left"/>
              <w:rPr>
                <w:rFonts w:ascii="Trebuchet MS" w:hAnsi="Trebuchet MS"/>
                <w:u w:val="single"/>
              </w:rPr>
            </w:pPr>
            <w:r w:rsidRPr="001001DB">
              <w:rPr>
                <w:rFonts w:ascii="Trebuchet MS" w:hAnsi="Trebuchet MS"/>
                <w:u w:val="single"/>
              </w:rPr>
              <w:t>В</w:t>
            </w:r>
            <w:r w:rsidR="005A37B7" w:rsidRPr="001001DB">
              <w:rPr>
                <w:rFonts w:ascii="Trebuchet MS" w:hAnsi="Trebuchet MS"/>
                <w:u w:val="single"/>
              </w:rPr>
              <w:t>опросы</w:t>
            </w:r>
            <w:r w:rsidR="00C0779C" w:rsidRPr="001001DB">
              <w:rPr>
                <w:rFonts w:ascii="Trebuchet MS" w:hAnsi="Trebuchet MS"/>
                <w:u w:val="single"/>
              </w:rPr>
              <w:t xml:space="preserve"> для обсуждения:</w:t>
            </w:r>
          </w:p>
          <w:p w:rsidR="00B900B9" w:rsidRPr="001001DB" w:rsidRDefault="00446E2C" w:rsidP="00CC1D06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ключевые результаты</w:t>
            </w:r>
            <w:r w:rsidR="005A37B7" w:rsidRPr="001001DB">
              <w:rPr>
                <w:rFonts w:ascii="Trebuchet MS" w:hAnsi="Trebuchet MS"/>
              </w:rPr>
              <w:t xml:space="preserve"> </w:t>
            </w:r>
            <w:r w:rsidRPr="001001DB">
              <w:rPr>
                <w:rFonts w:ascii="Trebuchet MS" w:hAnsi="Trebuchet MS"/>
              </w:rPr>
              <w:t>проекта «Автоматизация КНД» и дальнейшие задачи</w:t>
            </w:r>
          </w:p>
          <w:p w:rsidR="005A37B7" w:rsidRPr="001001DB" w:rsidRDefault="00446E2C" w:rsidP="00CC1D06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практики</w:t>
            </w:r>
            <w:r w:rsidR="005A37B7" w:rsidRPr="001001DB">
              <w:rPr>
                <w:rFonts w:ascii="Trebuchet MS" w:hAnsi="Trebuchet MS"/>
              </w:rPr>
              <w:t xml:space="preserve"> автоматизации контрольно-надзорной деятельности </w:t>
            </w:r>
          </w:p>
          <w:p w:rsidR="00446E2C" w:rsidRPr="001001DB" w:rsidRDefault="00425FBF" w:rsidP="00CC1D06">
            <w:pPr>
              <w:tabs>
                <w:tab w:val="left" w:pos="1701"/>
              </w:tabs>
              <w:spacing w:before="240" w:line="240" w:lineRule="auto"/>
              <w:jc w:val="left"/>
              <w:rPr>
                <w:rFonts w:ascii="Trebuchet MS" w:hAnsi="Trebuchet MS"/>
                <w:u w:val="single"/>
              </w:rPr>
            </w:pPr>
            <w:r w:rsidRPr="001001DB">
              <w:rPr>
                <w:rFonts w:ascii="Trebuchet MS" w:hAnsi="Trebuchet MS"/>
                <w:u w:val="single"/>
              </w:rPr>
              <w:t>В</w:t>
            </w:r>
            <w:r w:rsidR="00446E2C" w:rsidRPr="001001DB">
              <w:rPr>
                <w:rFonts w:ascii="Trebuchet MS" w:hAnsi="Trebuchet MS"/>
                <w:u w:val="single"/>
              </w:rPr>
              <w:t>ыступающие:</w:t>
            </w:r>
          </w:p>
          <w:p w:rsidR="00446E2C" w:rsidRPr="001001DB" w:rsidRDefault="00446E2C" w:rsidP="00CC1D06">
            <w:pPr>
              <w:pStyle w:val="af5"/>
              <w:numPr>
                <w:ilvl w:val="0"/>
                <w:numId w:val="49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 xml:space="preserve">КАЧАНОВ Олег Юрьевич, Директор Департамента проектов по информатизации </w:t>
            </w:r>
            <w:proofErr w:type="spellStart"/>
            <w:r w:rsidRPr="001001DB">
              <w:rPr>
                <w:rFonts w:ascii="Trebuchet MS" w:hAnsi="Trebuchet MS"/>
              </w:rPr>
              <w:t>Минкомсвязи</w:t>
            </w:r>
            <w:proofErr w:type="spellEnd"/>
            <w:r w:rsidRPr="001001DB">
              <w:rPr>
                <w:rFonts w:ascii="Trebuchet MS" w:hAnsi="Trebuchet MS"/>
              </w:rPr>
              <w:t xml:space="preserve"> России </w:t>
            </w:r>
          </w:p>
          <w:p w:rsidR="00446E2C" w:rsidRPr="001001DB" w:rsidRDefault="00446E2C" w:rsidP="00CC1D06">
            <w:pPr>
              <w:pStyle w:val="af5"/>
              <w:numPr>
                <w:ilvl w:val="0"/>
                <w:numId w:val="49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 xml:space="preserve">РУДАКОВА Елена Витальевна, менеджер по развитию единой среды контрольно-надзорной деятельности ФГБУ НИИ «Восход» </w:t>
            </w:r>
          </w:p>
          <w:p w:rsidR="00446E2C" w:rsidRPr="001001DB" w:rsidRDefault="00446E2C" w:rsidP="00CC1D06">
            <w:pPr>
              <w:pStyle w:val="af5"/>
              <w:numPr>
                <w:ilvl w:val="0"/>
                <w:numId w:val="49"/>
              </w:numPr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ЛОСЕВ Виталий Сергеевич, заместитель начальника Управления проектов информатизации в сфере труда и занятости Федеральной службы по труду и занятости</w:t>
            </w:r>
          </w:p>
          <w:p w:rsidR="00446E2C" w:rsidRPr="001001DB" w:rsidRDefault="00446E2C" w:rsidP="00CC1D06">
            <w:pPr>
              <w:pStyle w:val="af5"/>
              <w:numPr>
                <w:ilvl w:val="0"/>
                <w:numId w:val="49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 xml:space="preserve">КУЗНЕЦОВ Михаил, ООО </w:t>
            </w:r>
            <w:r w:rsidR="00425FBF" w:rsidRPr="001001DB">
              <w:rPr>
                <w:rFonts w:ascii="Trebuchet MS" w:hAnsi="Trebuchet MS"/>
              </w:rPr>
              <w:t>«</w:t>
            </w:r>
            <w:r w:rsidRPr="001001DB">
              <w:rPr>
                <w:rFonts w:ascii="Trebuchet MS" w:hAnsi="Trebuchet MS"/>
              </w:rPr>
              <w:t>Петербургский ИВЦ</w:t>
            </w:r>
            <w:r w:rsidR="00425FBF" w:rsidRPr="001001DB">
              <w:rPr>
                <w:rFonts w:ascii="Trebuchet MS" w:hAnsi="Trebuchet MS"/>
              </w:rPr>
              <w:t>»</w:t>
            </w:r>
            <w:r w:rsidRPr="001001DB">
              <w:rPr>
                <w:rFonts w:ascii="Trebuchet MS" w:hAnsi="Trebuchet MS"/>
              </w:rPr>
              <w:t xml:space="preserve"> </w:t>
            </w:r>
          </w:p>
          <w:p w:rsidR="00446E2C" w:rsidRPr="001001DB" w:rsidRDefault="00446E2C" w:rsidP="00CC1D06">
            <w:pPr>
              <w:tabs>
                <w:tab w:val="left" w:pos="1701"/>
              </w:tabs>
              <w:spacing w:before="240" w:line="240" w:lineRule="auto"/>
              <w:jc w:val="left"/>
              <w:rPr>
                <w:rFonts w:ascii="Trebuchet MS" w:hAnsi="Trebuchet MS"/>
                <w:i/>
              </w:rPr>
            </w:pPr>
            <w:r w:rsidRPr="001001DB">
              <w:rPr>
                <w:rFonts w:ascii="Trebuchet MS" w:hAnsi="Trebuchet MS"/>
                <w:u w:val="single"/>
              </w:rPr>
              <w:t>Модератор</w:t>
            </w:r>
            <w:r w:rsidRPr="001001DB">
              <w:rPr>
                <w:rFonts w:ascii="Trebuchet MS" w:hAnsi="Trebuchet MS"/>
              </w:rPr>
              <w:t>: МАЛАХОВ Александр Андреевич, начальник управления информационных технологий Аналитического центра при Правительстве Российской Федерации</w:t>
            </w:r>
          </w:p>
        </w:tc>
      </w:tr>
      <w:tr w:rsidR="00425FBF" w:rsidRPr="001001DB" w:rsidTr="001001DB">
        <w:trPr>
          <w:trHeight w:val="468"/>
        </w:trPr>
        <w:tc>
          <w:tcPr>
            <w:tcW w:w="1985" w:type="dxa"/>
          </w:tcPr>
          <w:p w:rsidR="00425FBF" w:rsidRPr="001001DB" w:rsidRDefault="00425FBF" w:rsidP="00314B86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</w:rPr>
            </w:pPr>
          </w:p>
        </w:tc>
        <w:tc>
          <w:tcPr>
            <w:tcW w:w="8197" w:type="dxa"/>
          </w:tcPr>
          <w:p w:rsidR="00425FBF" w:rsidRPr="001001DB" w:rsidRDefault="00425FBF" w:rsidP="00CC1D06">
            <w:pPr>
              <w:tabs>
                <w:tab w:val="left" w:pos="1701"/>
              </w:tabs>
              <w:spacing w:before="120" w:line="240" w:lineRule="auto"/>
              <w:jc w:val="left"/>
              <w:rPr>
                <w:rFonts w:ascii="Trebuchet MS" w:hAnsi="Trebuchet MS"/>
                <w:b/>
              </w:rPr>
            </w:pPr>
            <w:r w:rsidRPr="001001DB">
              <w:rPr>
                <w:rFonts w:ascii="Trebuchet MS" w:hAnsi="Trebuchet MS"/>
                <w:b/>
                <w:color w:val="2EA8A0"/>
              </w:rPr>
              <w:t xml:space="preserve">Перерыв </w:t>
            </w:r>
          </w:p>
        </w:tc>
      </w:tr>
      <w:tr w:rsidR="00446E2C" w:rsidRPr="001001DB" w:rsidTr="001001DB">
        <w:trPr>
          <w:trHeight w:val="699"/>
        </w:trPr>
        <w:tc>
          <w:tcPr>
            <w:tcW w:w="1985" w:type="dxa"/>
          </w:tcPr>
          <w:p w:rsidR="00446E2C" w:rsidRPr="001001DB" w:rsidRDefault="00446E2C" w:rsidP="00314B86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  <w:color w:val="2EA8A0"/>
              </w:rPr>
            </w:pPr>
            <w:r w:rsidRPr="001001DB">
              <w:rPr>
                <w:rFonts w:ascii="Trebuchet MS" w:hAnsi="Trebuchet MS"/>
                <w:color w:val="2EA8A0"/>
              </w:rPr>
              <w:lastRenderedPageBreak/>
              <w:t>16</w:t>
            </w:r>
            <w:r w:rsidR="003C49D6" w:rsidRPr="001001DB">
              <w:rPr>
                <w:rFonts w:ascii="Trebuchet MS" w:hAnsi="Trebuchet MS"/>
                <w:color w:val="2EA8A0"/>
              </w:rPr>
              <w:t>:</w:t>
            </w:r>
            <w:r w:rsidRPr="001001DB">
              <w:rPr>
                <w:rFonts w:ascii="Trebuchet MS" w:hAnsi="Trebuchet MS"/>
                <w:color w:val="2EA8A0"/>
              </w:rPr>
              <w:t>30</w:t>
            </w:r>
            <w:r w:rsidR="003C49D6" w:rsidRPr="001001DB">
              <w:rPr>
                <w:rFonts w:ascii="Trebuchet MS" w:hAnsi="Trebuchet MS"/>
                <w:color w:val="2EA8A0"/>
              </w:rPr>
              <w:t xml:space="preserve"> — </w:t>
            </w:r>
            <w:r w:rsidRPr="001001DB">
              <w:rPr>
                <w:rFonts w:ascii="Trebuchet MS" w:hAnsi="Trebuchet MS"/>
                <w:color w:val="2EA8A0"/>
              </w:rPr>
              <w:t>18</w:t>
            </w:r>
            <w:r w:rsidR="003C49D6" w:rsidRPr="001001DB">
              <w:rPr>
                <w:rFonts w:ascii="Trebuchet MS" w:hAnsi="Trebuchet MS"/>
                <w:color w:val="2EA8A0"/>
              </w:rPr>
              <w:t>:</w:t>
            </w:r>
            <w:r w:rsidRPr="001001DB">
              <w:rPr>
                <w:rFonts w:ascii="Trebuchet MS" w:hAnsi="Trebuchet MS"/>
                <w:color w:val="2EA8A0"/>
              </w:rPr>
              <w:t>00</w:t>
            </w:r>
          </w:p>
          <w:p w:rsidR="00446E2C" w:rsidRPr="001001DB" w:rsidRDefault="00446E2C" w:rsidP="00314B86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  <w:b/>
                <w:color w:val="2EA8A0"/>
              </w:rPr>
              <w:t>Малый конференц-зал</w:t>
            </w:r>
          </w:p>
        </w:tc>
        <w:tc>
          <w:tcPr>
            <w:tcW w:w="8197" w:type="dxa"/>
          </w:tcPr>
          <w:p w:rsidR="00446E2C" w:rsidRPr="001001DB" w:rsidRDefault="00446E2C" w:rsidP="00CC1D06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  <w:b/>
              </w:rPr>
            </w:pPr>
            <w:r w:rsidRPr="001001DB">
              <w:rPr>
                <w:rFonts w:ascii="Trebuchet MS" w:hAnsi="Trebuchet MS"/>
                <w:b/>
              </w:rPr>
              <w:t>Дискуссия «</w:t>
            </w:r>
            <w:proofErr w:type="spellStart"/>
            <w:r w:rsidRPr="001001DB">
              <w:rPr>
                <w:rFonts w:ascii="Trebuchet MS" w:hAnsi="Trebuchet MS"/>
                <w:b/>
              </w:rPr>
              <w:t>Цифровизация</w:t>
            </w:r>
            <w:proofErr w:type="spellEnd"/>
            <w:r w:rsidRPr="001001DB">
              <w:rPr>
                <w:rFonts w:ascii="Trebuchet MS" w:hAnsi="Trebuchet MS"/>
                <w:b/>
              </w:rPr>
              <w:t xml:space="preserve"> контрольной и надзорной деятельности и работа с данными»</w:t>
            </w:r>
            <w:r w:rsidRPr="001001DB">
              <w:rPr>
                <w:rFonts w:ascii="Trebuchet MS" w:hAnsi="Trebuchet MS"/>
              </w:rPr>
              <w:t xml:space="preserve"> (продолжение)</w:t>
            </w:r>
          </w:p>
          <w:p w:rsidR="00446E2C" w:rsidRPr="001001DB" w:rsidRDefault="00446E2C" w:rsidP="00CC1D06">
            <w:p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</w:p>
          <w:p w:rsidR="00446E2C" w:rsidRPr="001001DB" w:rsidRDefault="00EF0744" w:rsidP="00CC1D06">
            <w:p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  <w:u w:val="single"/>
              </w:rPr>
            </w:pPr>
            <w:r w:rsidRPr="001001DB">
              <w:rPr>
                <w:rFonts w:ascii="Trebuchet MS" w:hAnsi="Trebuchet MS"/>
                <w:u w:val="single"/>
              </w:rPr>
              <w:t>В</w:t>
            </w:r>
            <w:r w:rsidR="00446E2C" w:rsidRPr="001001DB">
              <w:rPr>
                <w:rFonts w:ascii="Trebuchet MS" w:hAnsi="Trebuchet MS"/>
                <w:u w:val="single"/>
              </w:rPr>
              <w:t>опросы для обсуждения:</w:t>
            </w:r>
          </w:p>
          <w:p w:rsidR="00446E2C" w:rsidRPr="001001DB" w:rsidRDefault="00446E2C" w:rsidP="00CC1D06">
            <w:pPr>
              <w:pStyle w:val="af5"/>
              <w:numPr>
                <w:ilvl w:val="0"/>
                <w:numId w:val="49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 xml:space="preserve">практики автоматизации контрольно-надзорной деятельности </w:t>
            </w:r>
          </w:p>
          <w:p w:rsidR="00446E2C" w:rsidRPr="001001DB" w:rsidRDefault="00446E2C" w:rsidP="00CC1D06">
            <w:pPr>
              <w:pStyle w:val="af5"/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</w:p>
          <w:p w:rsidR="00446E2C" w:rsidRPr="001001DB" w:rsidRDefault="00EF0744" w:rsidP="00CC1D06">
            <w:p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  <w:u w:val="single"/>
              </w:rPr>
            </w:pPr>
            <w:r w:rsidRPr="001001DB">
              <w:rPr>
                <w:rFonts w:ascii="Trebuchet MS" w:hAnsi="Trebuchet MS"/>
                <w:u w:val="single"/>
              </w:rPr>
              <w:t>В</w:t>
            </w:r>
            <w:r w:rsidR="00446E2C" w:rsidRPr="001001DB">
              <w:rPr>
                <w:rFonts w:ascii="Trebuchet MS" w:hAnsi="Trebuchet MS"/>
                <w:u w:val="single"/>
              </w:rPr>
              <w:t>ыступающие:</w:t>
            </w:r>
          </w:p>
          <w:p w:rsidR="00920224" w:rsidRPr="001001DB" w:rsidRDefault="00920224" w:rsidP="00CC1D06">
            <w:pPr>
              <w:pStyle w:val="af5"/>
              <w:numPr>
                <w:ilvl w:val="0"/>
                <w:numId w:val="49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 xml:space="preserve">КИРЕЕВА Олеся Борисовна, начальник </w:t>
            </w:r>
            <w:proofErr w:type="gramStart"/>
            <w:r w:rsidRPr="001001DB">
              <w:rPr>
                <w:rFonts w:ascii="Trebuchet MS" w:hAnsi="Trebuchet MS"/>
              </w:rPr>
              <w:t>отдела административно</w:t>
            </w:r>
            <w:r w:rsidR="00A81D87" w:rsidRPr="001001DB">
              <w:rPr>
                <w:rFonts w:ascii="Trebuchet MS" w:hAnsi="Trebuchet MS"/>
              </w:rPr>
              <w:t>го</w:t>
            </w:r>
            <w:r w:rsidRPr="001001DB">
              <w:rPr>
                <w:rFonts w:ascii="Trebuchet MS" w:hAnsi="Trebuchet MS"/>
              </w:rPr>
              <w:t xml:space="preserve"> </w:t>
            </w:r>
            <w:r w:rsidR="00A81D87" w:rsidRPr="001001DB">
              <w:rPr>
                <w:rFonts w:ascii="Trebuchet MS" w:hAnsi="Trebuchet MS"/>
              </w:rPr>
              <w:t>производства</w:t>
            </w:r>
            <w:r w:rsidRPr="001001DB">
              <w:rPr>
                <w:rFonts w:ascii="Trebuchet MS" w:hAnsi="Trebuchet MS"/>
              </w:rPr>
              <w:t xml:space="preserve"> Правового управления Главного управления государственного строительного надзора Московской области</w:t>
            </w:r>
            <w:proofErr w:type="gramEnd"/>
          </w:p>
          <w:p w:rsidR="00E00EF0" w:rsidRPr="001001DB" w:rsidRDefault="00E00EF0" w:rsidP="00CC1D06">
            <w:pPr>
              <w:pStyle w:val="af5"/>
              <w:numPr>
                <w:ilvl w:val="0"/>
                <w:numId w:val="49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 xml:space="preserve">ГРАБКО Екатерина Юрьевна, помощник министра цифрового развития, информационной политики и массовых коммуникаций Чувашской Республики </w:t>
            </w:r>
          </w:p>
          <w:p w:rsidR="00790FD7" w:rsidRPr="001001DB" w:rsidRDefault="00516303" w:rsidP="00CC1D06">
            <w:pPr>
              <w:pStyle w:val="af5"/>
              <w:numPr>
                <w:ilvl w:val="0"/>
                <w:numId w:val="49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ГАЛЕЕВА</w:t>
            </w:r>
            <w:r w:rsidR="00790FD7" w:rsidRPr="001001DB">
              <w:rPr>
                <w:rFonts w:ascii="Trebuchet MS" w:hAnsi="Trebuchet MS"/>
              </w:rPr>
              <w:t xml:space="preserve"> Алина </w:t>
            </w:r>
            <w:proofErr w:type="spellStart"/>
            <w:r w:rsidR="00790FD7" w:rsidRPr="001001DB">
              <w:rPr>
                <w:rFonts w:ascii="Trebuchet MS" w:hAnsi="Trebuchet MS"/>
              </w:rPr>
              <w:t>Рафаэлевна</w:t>
            </w:r>
            <w:proofErr w:type="spellEnd"/>
            <w:r w:rsidR="00790FD7" w:rsidRPr="001001DB">
              <w:rPr>
                <w:rFonts w:ascii="Trebuchet MS" w:hAnsi="Trebuchet MS"/>
              </w:rPr>
              <w:t xml:space="preserve">, начальник организационно - аналитического управления </w:t>
            </w:r>
            <w:proofErr w:type="spellStart"/>
            <w:r w:rsidR="00790FD7" w:rsidRPr="001001DB">
              <w:rPr>
                <w:rFonts w:ascii="Trebuchet MS" w:hAnsi="Trebuchet MS"/>
              </w:rPr>
              <w:t>Росприроднадзора</w:t>
            </w:r>
            <w:proofErr w:type="spellEnd"/>
          </w:p>
          <w:p w:rsidR="00446E2C" w:rsidRPr="001001DB" w:rsidRDefault="00446E2C" w:rsidP="00CC1D06">
            <w:pPr>
              <w:tabs>
                <w:tab w:val="left" w:pos="1701"/>
              </w:tabs>
              <w:spacing w:before="240" w:after="0" w:line="240" w:lineRule="auto"/>
              <w:jc w:val="left"/>
              <w:rPr>
                <w:rFonts w:ascii="Trebuchet MS" w:hAnsi="Trebuchet MS"/>
                <w:b/>
              </w:rPr>
            </w:pPr>
            <w:r w:rsidRPr="001001DB">
              <w:rPr>
                <w:rFonts w:ascii="Trebuchet MS" w:hAnsi="Trebuchet MS"/>
                <w:u w:val="single"/>
              </w:rPr>
              <w:t>Модератор</w:t>
            </w:r>
            <w:r w:rsidRPr="001001DB">
              <w:rPr>
                <w:rFonts w:ascii="Trebuchet MS" w:hAnsi="Trebuchet MS"/>
              </w:rPr>
              <w:t>: МАЛАХОВ Александр Андреевич, начальник управления информационных технологий Аналитического центра при Правительстве Российской Федерации</w:t>
            </w:r>
          </w:p>
        </w:tc>
      </w:tr>
      <w:tr w:rsidR="00F85396" w:rsidRPr="001001DB" w:rsidTr="001001DB">
        <w:trPr>
          <w:trHeight w:val="5012"/>
        </w:trPr>
        <w:tc>
          <w:tcPr>
            <w:tcW w:w="1985" w:type="dxa"/>
          </w:tcPr>
          <w:p w:rsidR="00F85396" w:rsidRPr="001001DB" w:rsidRDefault="00A31CE9" w:rsidP="00CC1D06">
            <w:pPr>
              <w:spacing w:before="240" w:line="240" w:lineRule="auto"/>
              <w:jc w:val="left"/>
              <w:rPr>
                <w:rFonts w:ascii="Trebuchet MS" w:hAnsi="Trebuchet MS"/>
                <w:bCs/>
                <w:color w:val="2EA8A0"/>
              </w:rPr>
            </w:pPr>
            <w:r w:rsidRPr="001001DB">
              <w:rPr>
                <w:rFonts w:ascii="Trebuchet MS" w:hAnsi="Trebuchet MS"/>
                <w:bCs/>
                <w:color w:val="2EA8A0"/>
              </w:rPr>
              <w:t>1</w:t>
            </w:r>
            <w:r w:rsidR="00896513" w:rsidRPr="001001DB">
              <w:rPr>
                <w:rFonts w:ascii="Trebuchet MS" w:hAnsi="Trebuchet MS"/>
                <w:bCs/>
                <w:color w:val="2EA8A0"/>
              </w:rPr>
              <w:t>5</w:t>
            </w:r>
            <w:r w:rsidRPr="001001DB">
              <w:rPr>
                <w:rFonts w:ascii="Trebuchet MS" w:hAnsi="Trebuchet MS"/>
                <w:bCs/>
                <w:color w:val="2EA8A0"/>
              </w:rPr>
              <w:t>:</w:t>
            </w:r>
            <w:r w:rsidR="00896513" w:rsidRPr="001001DB">
              <w:rPr>
                <w:rFonts w:ascii="Trebuchet MS" w:hAnsi="Trebuchet MS"/>
                <w:bCs/>
                <w:color w:val="2EA8A0"/>
              </w:rPr>
              <w:t>0</w:t>
            </w:r>
            <w:r w:rsidR="00C619F0" w:rsidRPr="001001DB">
              <w:rPr>
                <w:rFonts w:ascii="Trebuchet MS" w:hAnsi="Trebuchet MS"/>
                <w:bCs/>
                <w:color w:val="2EA8A0"/>
              </w:rPr>
              <w:t>0</w:t>
            </w:r>
            <w:r w:rsidR="003C49D6" w:rsidRPr="001001DB">
              <w:rPr>
                <w:rFonts w:ascii="Trebuchet MS" w:hAnsi="Trebuchet MS"/>
                <w:bCs/>
                <w:color w:val="2EA8A0"/>
              </w:rPr>
              <w:t xml:space="preserve"> — </w:t>
            </w:r>
            <w:r w:rsidR="00C619F0" w:rsidRPr="001001DB">
              <w:rPr>
                <w:rFonts w:ascii="Trebuchet MS" w:hAnsi="Trebuchet MS"/>
                <w:bCs/>
                <w:color w:val="2EA8A0"/>
              </w:rPr>
              <w:t>1</w:t>
            </w:r>
            <w:r w:rsidR="00446E2C" w:rsidRPr="001001DB">
              <w:rPr>
                <w:rFonts w:ascii="Trebuchet MS" w:hAnsi="Trebuchet MS"/>
                <w:bCs/>
                <w:color w:val="2EA8A0"/>
              </w:rPr>
              <w:t>6</w:t>
            </w:r>
            <w:r w:rsidR="00F85396" w:rsidRPr="001001DB">
              <w:rPr>
                <w:rFonts w:ascii="Trebuchet MS" w:hAnsi="Trebuchet MS"/>
                <w:bCs/>
                <w:color w:val="2EA8A0"/>
              </w:rPr>
              <w:t>:</w:t>
            </w:r>
            <w:r w:rsidR="00446E2C" w:rsidRPr="001001DB">
              <w:rPr>
                <w:rFonts w:ascii="Trebuchet MS" w:hAnsi="Trebuchet MS"/>
                <w:bCs/>
                <w:color w:val="2EA8A0"/>
              </w:rPr>
              <w:t>15</w:t>
            </w:r>
          </w:p>
          <w:p w:rsidR="008D2376" w:rsidRPr="001001DB" w:rsidRDefault="00251BE8" w:rsidP="002A03D6">
            <w:pPr>
              <w:spacing w:line="240" w:lineRule="auto"/>
              <w:jc w:val="left"/>
              <w:rPr>
                <w:rFonts w:ascii="Trebuchet MS" w:hAnsi="Trebuchet MS"/>
                <w:bCs/>
              </w:rPr>
            </w:pPr>
            <w:r w:rsidRPr="001001DB">
              <w:rPr>
                <w:rFonts w:ascii="Trebuchet MS" w:hAnsi="Trebuchet MS"/>
                <w:b/>
                <w:color w:val="2EA8A0"/>
              </w:rPr>
              <w:t xml:space="preserve">Большой </w:t>
            </w:r>
            <w:r w:rsidR="00F85396" w:rsidRPr="001001DB">
              <w:rPr>
                <w:rFonts w:ascii="Trebuchet MS" w:hAnsi="Trebuchet MS"/>
                <w:b/>
                <w:color w:val="2EA8A0"/>
              </w:rPr>
              <w:t>конференц-зал</w:t>
            </w:r>
          </w:p>
        </w:tc>
        <w:tc>
          <w:tcPr>
            <w:tcW w:w="8197" w:type="dxa"/>
          </w:tcPr>
          <w:p w:rsidR="00D01258" w:rsidRPr="001001DB" w:rsidRDefault="00D01258" w:rsidP="00CC1D06">
            <w:pPr>
              <w:tabs>
                <w:tab w:val="left" w:pos="1701"/>
              </w:tabs>
              <w:spacing w:before="240" w:line="240" w:lineRule="auto"/>
              <w:jc w:val="left"/>
              <w:rPr>
                <w:rFonts w:ascii="Trebuchet MS" w:hAnsi="Trebuchet MS"/>
                <w:b/>
              </w:rPr>
            </w:pPr>
            <w:r w:rsidRPr="001001DB">
              <w:rPr>
                <w:rFonts w:ascii="Trebuchet MS" w:hAnsi="Trebuchet MS"/>
                <w:b/>
              </w:rPr>
              <w:t>Круглый стол «</w:t>
            </w:r>
            <w:r w:rsidR="00446E2C" w:rsidRPr="001001DB">
              <w:rPr>
                <w:rFonts w:ascii="Trebuchet MS" w:hAnsi="Trebuchet MS"/>
                <w:b/>
              </w:rPr>
              <w:t>Индексы реформы КНД:</w:t>
            </w:r>
            <w:r w:rsidRPr="001001DB">
              <w:rPr>
                <w:rFonts w:ascii="Trebuchet MS" w:hAnsi="Trebuchet MS"/>
                <w:b/>
              </w:rPr>
              <w:t xml:space="preserve"> </w:t>
            </w:r>
            <w:r w:rsidR="00446E2C" w:rsidRPr="001001DB">
              <w:rPr>
                <w:rFonts w:ascii="Trebuchet MS" w:hAnsi="Trebuchet MS"/>
                <w:b/>
              </w:rPr>
              <w:t>результаты замеров</w:t>
            </w:r>
            <w:r w:rsidR="003334B9" w:rsidRPr="001001DB">
              <w:rPr>
                <w:rFonts w:ascii="Trebuchet MS" w:hAnsi="Trebuchet MS"/>
                <w:b/>
              </w:rPr>
              <w:t xml:space="preserve"> 2018 г</w:t>
            </w:r>
            <w:r w:rsidR="00EF0744" w:rsidRPr="001001DB">
              <w:rPr>
                <w:rFonts w:ascii="Trebuchet MS" w:hAnsi="Trebuchet MS"/>
                <w:b/>
              </w:rPr>
              <w:t>ода</w:t>
            </w:r>
            <w:r w:rsidRPr="001001DB">
              <w:rPr>
                <w:rFonts w:ascii="Trebuchet MS" w:hAnsi="Trebuchet MS"/>
                <w:b/>
              </w:rPr>
              <w:t>»</w:t>
            </w:r>
          </w:p>
          <w:p w:rsidR="00D01258" w:rsidRPr="001001DB" w:rsidRDefault="00EF0744" w:rsidP="00CC1D06">
            <w:pPr>
              <w:tabs>
                <w:tab w:val="left" w:pos="1701"/>
              </w:tabs>
              <w:spacing w:before="240" w:line="240" w:lineRule="auto"/>
              <w:jc w:val="left"/>
              <w:rPr>
                <w:rFonts w:ascii="Trebuchet MS" w:hAnsi="Trebuchet MS"/>
                <w:u w:val="single"/>
              </w:rPr>
            </w:pPr>
            <w:r w:rsidRPr="001001DB">
              <w:rPr>
                <w:rFonts w:ascii="Trebuchet MS" w:hAnsi="Trebuchet MS"/>
                <w:u w:val="single"/>
              </w:rPr>
              <w:t>В</w:t>
            </w:r>
            <w:r w:rsidR="00D01258" w:rsidRPr="001001DB">
              <w:rPr>
                <w:rFonts w:ascii="Trebuchet MS" w:hAnsi="Trebuchet MS"/>
                <w:u w:val="single"/>
              </w:rPr>
              <w:t>опросы для обсуждения:</w:t>
            </w:r>
          </w:p>
          <w:p w:rsidR="00D01258" w:rsidRPr="001001DB" w:rsidRDefault="00446E2C" w:rsidP="00CC1D06">
            <w:pPr>
              <w:pStyle w:val="af5"/>
              <w:numPr>
                <w:ilvl w:val="0"/>
                <w:numId w:val="20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результаты оценки</w:t>
            </w:r>
            <w:r w:rsidR="00D01258" w:rsidRPr="001001DB">
              <w:rPr>
                <w:rFonts w:ascii="Trebuchet MS" w:hAnsi="Trebuchet MS"/>
              </w:rPr>
              <w:t xml:space="preserve"> качества администрирования контрольно-надзорных функций</w:t>
            </w:r>
          </w:p>
          <w:p w:rsidR="00427297" w:rsidRPr="001001DB" w:rsidRDefault="00427297" w:rsidP="00CC1D06">
            <w:pPr>
              <w:pStyle w:val="af5"/>
              <w:numPr>
                <w:ilvl w:val="0"/>
                <w:numId w:val="20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результативност</w:t>
            </w:r>
            <w:r w:rsidR="00446E2C" w:rsidRPr="001001DB">
              <w:rPr>
                <w:rFonts w:ascii="Trebuchet MS" w:hAnsi="Trebuchet MS"/>
              </w:rPr>
              <w:t>ь</w:t>
            </w:r>
            <w:r w:rsidRPr="001001DB">
              <w:rPr>
                <w:rFonts w:ascii="Trebuchet MS" w:hAnsi="Trebuchet MS"/>
              </w:rPr>
              <w:t xml:space="preserve"> контрольно-надзорной деятельности государства и ее реформирования с позиции граждан как их конечных бенефициаров: основные итоги и выводы соцопроса</w:t>
            </w:r>
          </w:p>
          <w:p w:rsidR="00446E2C" w:rsidRPr="001001DB" w:rsidRDefault="00EF0744" w:rsidP="00CC1D06">
            <w:pPr>
              <w:tabs>
                <w:tab w:val="left" w:pos="1701"/>
              </w:tabs>
              <w:spacing w:before="240" w:line="240" w:lineRule="auto"/>
              <w:jc w:val="left"/>
              <w:rPr>
                <w:rFonts w:ascii="Trebuchet MS" w:hAnsi="Trebuchet MS"/>
                <w:u w:val="single"/>
              </w:rPr>
            </w:pPr>
            <w:r w:rsidRPr="001001DB">
              <w:rPr>
                <w:rFonts w:ascii="Trebuchet MS" w:hAnsi="Trebuchet MS"/>
                <w:u w:val="single"/>
              </w:rPr>
              <w:t>В</w:t>
            </w:r>
            <w:r w:rsidR="00446E2C" w:rsidRPr="001001DB">
              <w:rPr>
                <w:rFonts w:ascii="Trebuchet MS" w:hAnsi="Trebuchet MS"/>
                <w:u w:val="single"/>
              </w:rPr>
              <w:t>ыступающие:</w:t>
            </w:r>
          </w:p>
          <w:p w:rsidR="00446E2C" w:rsidRPr="001001DB" w:rsidRDefault="00446E2C" w:rsidP="00CC1D06">
            <w:pPr>
              <w:pStyle w:val="af5"/>
              <w:numPr>
                <w:ilvl w:val="0"/>
                <w:numId w:val="48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ПЛАКСИН Сергей Михайлович, заместитель директора Института государственного и муниципального управления</w:t>
            </w:r>
          </w:p>
          <w:p w:rsidR="00446E2C" w:rsidRPr="001001DB" w:rsidRDefault="00446E2C" w:rsidP="00CC1D06">
            <w:pPr>
              <w:pStyle w:val="af5"/>
              <w:numPr>
                <w:ilvl w:val="0"/>
                <w:numId w:val="48"/>
              </w:numPr>
              <w:spacing w:afterLines="60" w:after="144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 xml:space="preserve">ЮЖАКОВ Владимир Николаевич, директор Центра технологий государственного управления </w:t>
            </w:r>
            <w:proofErr w:type="spellStart"/>
            <w:r w:rsidRPr="001001DB">
              <w:rPr>
                <w:rFonts w:ascii="Trebuchet MS" w:hAnsi="Trebuchet MS"/>
              </w:rPr>
              <w:t>РАНХиГС</w:t>
            </w:r>
            <w:proofErr w:type="spellEnd"/>
          </w:p>
          <w:p w:rsidR="00582C15" w:rsidRPr="001001DB" w:rsidRDefault="00446E2C" w:rsidP="00CC1D06">
            <w:pPr>
              <w:tabs>
                <w:tab w:val="left" w:pos="1701"/>
              </w:tabs>
              <w:spacing w:before="240" w:line="240" w:lineRule="auto"/>
              <w:jc w:val="left"/>
              <w:rPr>
                <w:rFonts w:ascii="Trebuchet MS" w:hAnsi="Trebuchet MS"/>
                <w:color w:val="000000" w:themeColor="text1"/>
              </w:rPr>
            </w:pPr>
            <w:r w:rsidRPr="001001DB">
              <w:rPr>
                <w:rFonts w:ascii="Trebuchet MS" w:hAnsi="Trebuchet MS"/>
                <w:u w:val="single"/>
              </w:rPr>
              <w:t>Модератор</w:t>
            </w:r>
            <w:r w:rsidRPr="001001DB">
              <w:rPr>
                <w:rFonts w:ascii="Trebuchet MS" w:hAnsi="Trebuchet MS"/>
              </w:rPr>
              <w:t xml:space="preserve">: </w:t>
            </w:r>
            <w:r w:rsidRPr="001001DB">
              <w:rPr>
                <w:rFonts w:ascii="Trebuchet MS" w:hAnsi="Trebuchet MS"/>
              </w:rPr>
              <w:tab/>
              <w:t>ЦЫДЫПОВ Тумун Леонидович, заместитель руководителя проектного офиса по реализации реформы контрольной и надзорной деятельности</w:t>
            </w:r>
          </w:p>
        </w:tc>
      </w:tr>
      <w:tr w:rsidR="00425FBF" w:rsidRPr="001001DB" w:rsidTr="001001DB">
        <w:trPr>
          <w:trHeight w:val="638"/>
        </w:trPr>
        <w:tc>
          <w:tcPr>
            <w:tcW w:w="1985" w:type="dxa"/>
          </w:tcPr>
          <w:p w:rsidR="00425FBF" w:rsidRPr="001001DB" w:rsidRDefault="00425FBF" w:rsidP="002A03D6">
            <w:pPr>
              <w:spacing w:line="240" w:lineRule="auto"/>
              <w:jc w:val="left"/>
              <w:rPr>
                <w:rFonts w:ascii="Trebuchet MS" w:hAnsi="Trebuchet MS"/>
                <w:bCs/>
                <w:color w:val="2EA8A0"/>
              </w:rPr>
            </w:pPr>
          </w:p>
        </w:tc>
        <w:tc>
          <w:tcPr>
            <w:tcW w:w="8197" w:type="dxa"/>
          </w:tcPr>
          <w:p w:rsidR="00425FBF" w:rsidRDefault="00425FBF" w:rsidP="00CC1D06">
            <w:pPr>
              <w:tabs>
                <w:tab w:val="left" w:pos="1701"/>
              </w:tabs>
              <w:spacing w:before="120" w:line="240" w:lineRule="auto"/>
              <w:jc w:val="left"/>
              <w:rPr>
                <w:rFonts w:ascii="Trebuchet MS" w:hAnsi="Trebuchet MS"/>
                <w:b/>
                <w:color w:val="2EA8A0"/>
                <w:lang w:val="en-US"/>
              </w:rPr>
            </w:pPr>
            <w:r w:rsidRPr="001001DB">
              <w:rPr>
                <w:rFonts w:ascii="Trebuchet MS" w:hAnsi="Trebuchet MS"/>
                <w:b/>
                <w:color w:val="2EA8A0"/>
              </w:rPr>
              <w:t xml:space="preserve">Перерыв </w:t>
            </w:r>
          </w:p>
          <w:p w:rsidR="001001DB" w:rsidRDefault="001001DB" w:rsidP="00CC1D06">
            <w:pPr>
              <w:tabs>
                <w:tab w:val="left" w:pos="1701"/>
              </w:tabs>
              <w:spacing w:before="120" w:line="240" w:lineRule="auto"/>
              <w:jc w:val="left"/>
              <w:rPr>
                <w:rFonts w:ascii="Trebuchet MS" w:hAnsi="Trebuchet MS"/>
                <w:b/>
                <w:color w:val="2EA8A0"/>
                <w:lang w:val="en-US"/>
              </w:rPr>
            </w:pPr>
          </w:p>
          <w:p w:rsidR="001001DB" w:rsidRPr="001001DB" w:rsidRDefault="001001DB" w:rsidP="00CC1D06">
            <w:pPr>
              <w:tabs>
                <w:tab w:val="left" w:pos="1701"/>
              </w:tabs>
              <w:spacing w:before="120" w:line="240" w:lineRule="auto"/>
              <w:jc w:val="left"/>
              <w:rPr>
                <w:rFonts w:ascii="Trebuchet MS" w:hAnsi="Trebuchet MS"/>
                <w:b/>
                <w:color w:val="2EA8A0"/>
                <w:lang w:val="en-US"/>
              </w:rPr>
            </w:pPr>
          </w:p>
        </w:tc>
      </w:tr>
      <w:tr w:rsidR="00446E2C" w:rsidRPr="001001DB" w:rsidTr="001001DB">
        <w:trPr>
          <w:trHeight w:val="334"/>
        </w:trPr>
        <w:tc>
          <w:tcPr>
            <w:tcW w:w="1985" w:type="dxa"/>
          </w:tcPr>
          <w:p w:rsidR="008D2376" w:rsidRPr="001001DB" w:rsidRDefault="008D2376" w:rsidP="008D2376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  <w:color w:val="2EA8A0"/>
              </w:rPr>
            </w:pPr>
            <w:r w:rsidRPr="001001DB">
              <w:rPr>
                <w:rFonts w:ascii="Trebuchet MS" w:hAnsi="Trebuchet MS"/>
                <w:color w:val="2EA8A0"/>
              </w:rPr>
              <w:lastRenderedPageBreak/>
              <w:t>16</w:t>
            </w:r>
            <w:r w:rsidR="00425FBF" w:rsidRPr="001001DB">
              <w:rPr>
                <w:rFonts w:ascii="Trebuchet MS" w:hAnsi="Trebuchet MS"/>
                <w:color w:val="2EA8A0"/>
              </w:rPr>
              <w:t>:</w:t>
            </w:r>
            <w:r w:rsidRPr="001001DB">
              <w:rPr>
                <w:rFonts w:ascii="Trebuchet MS" w:hAnsi="Trebuchet MS"/>
                <w:color w:val="2EA8A0"/>
              </w:rPr>
              <w:t>30</w:t>
            </w:r>
            <w:r w:rsidR="003C49D6" w:rsidRPr="001001DB">
              <w:rPr>
                <w:rFonts w:ascii="Trebuchet MS" w:hAnsi="Trebuchet MS"/>
                <w:color w:val="2EA8A0"/>
              </w:rPr>
              <w:t xml:space="preserve"> — </w:t>
            </w:r>
            <w:r w:rsidRPr="001001DB">
              <w:rPr>
                <w:rFonts w:ascii="Trebuchet MS" w:hAnsi="Trebuchet MS"/>
                <w:color w:val="2EA8A0"/>
              </w:rPr>
              <w:t>18</w:t>
            </w:r>
            <w:r w:rsidR="00425FBF" w:rsidRPr="001001DB">
              <w:rPr>
                <w:rFonts w:ascii="Trebuchet MS" w:hAnsi="Trebuchet MS"/>
                <w:color w:val="2EA8A0"/>
              </w:rPr>
              <w:t>:</w:t>
            </w:r>
            <w:r w:rsidRPr="001001DB">
              <w:rPr>
                <w:rFonts w:ascii="Trebuchet MS" w:hAnsi="Trebuchet MS"/>
                <w:color w:val="2EA8A0"/>
              </w:rPr>
              <w:t>00</w:t>
            </w:r>
          </w:p>
          <w:p w:rsidR="00446E2C" w:rsidRPr="001001DB" w:rsidRDefault="008D2376" w:rsidP="008D2376">
            <w:pPr>
              <w:spacing w:line="240" w:lineRule="auto"/>
              <w:jc w:val="left"/>
              <w:rPr>
                <w:rFonts w:ascii="Trebuchet MS" w:hAnsi="Trebuchet MS"/>
                <w:bCs/>
              </w:rPr>
            </w:pPr>
            <w:r w:rsidRPr="001001DB">
              <w:rPr>
                <w:rFonts w:ascii="Trebuchet MS" w:hAnsi="Trebuchet MS"/>
                <w:b/>
                <w:color w:val="2EA8A0"/>
              </w:rPr>
              <w:t>Большой конференц-зал</w:t>
            </w:r>
          </w:p>
        </w:tc>
        <w:tc>
          <w:tcPr>
            <w:tcW w:w="8197" w:type="dxa"/>
          </w:tcPr>
          <w:p w:rsidR="00446E2C" w:rsidRPr="001001DB" w:rsidRDefault="00446E2C" w:rsidP="00CC1D06">
            <w:p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  <w:b/>
              </w:rPr>
              <w:t>Круглый стол «Индексы реформы КНД: результаты замеров</w:t>
            </w:r>
            <w:r w:rsidR="003334B9" w:rsidRPr="001001DB">
              <w:rPr>
                <w:rFonts w:ascii="Trebuchet MS" w:hAnsi="Trebuchet MS"/>
                <w:b/>
              </w:rPr>
              <w:t xml:space="preserve"> 2018 г</w:t>
            </w:r>
            <w:r w:rsidR="00101588" w:rsidRPr="001001DB">
              <w:rPr>
                <w:rFonts w:ascii="Trebuchet MS" w:hAnsi="Trebuchet MS"/>
                <w:b/>
              </w:rPr>
              <w:t>ода</w:t>
            </w:r>
            <w:r w:rsidRPr="001001DB">
              <w:rPr>
                <w:rFonts w:ascii="Trebuchet MS" w:hAnsi="Trebuchet MS"/>
                <w:b/>
              </w:rPr>
              <w:t xml:space="preserve">» </w:t>
            </w:r>
            <w:r w:rsidRPr="001001DB">
              <w:rPr>
                <w:rFonts w:ascii="Trebuchet MS" w:hAnsi="Trebuchet MS"/>
              </w:rPr>
              <w:t>(продолжение)</w:t>
            </w:r>
          </w:p>
          <w:p w:rsidR="00AD4DA8" w:rsidRPr="001001DB" w:rsidRDefault="00101588" w:rsidP="00CC1D06">
            <w:pPr>
              <w:tabs>
                <w:tab w:val="left" w:pos="1701"/>
              </w:tabs>
              <w:spacing w:before="240" w:line="240" w:lineRule="auto"/>
              <w:jc w:val="left"/>
              <w:rPr>
                <w:rFonts w:ascii="Trebuchet MS" w:hAnsi="Trebuchet MS"/>
                <w:u w:val="single"/>
              </w:rPr>
            </w:pPr>
            <w:r w:rsidRPr="001001DB">
              <w:rPr>
                <w:rFonts w:ascii="Trebuchet MS" w:hAnsi="Trebuchet MS"/>
                <w:u w:val="single"/>
              </w:rPr>
              <w:t>В</w:t>
            </w:r>
            <w:r w:rsidR="00AD4DA8" w:rsidRPr="001001DB">
              <w:rPr>
                <w:rFonts w:ascii="Trebuchet MS" w:hAnsi="Trebuchet MS"/>
                <w:u w:val="single"/>
              </w:rPr>
              <w:t>опросы для обсуждения:</w:t>
            </w:r>
          </w:p>
          <w:p w:rsidR="009B3467" w:rsidRPr="001001DB" w:rsidRDefault="00446E2C" w:rsidP="00CC1D06">
            <w:pPr>
              <w:pStyle w:val="af5"/>
              <w:numPr>
                <w:ilvl w:val="0"/>
                <w:numId w:val="20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результат</w:t>
            </w:r>
            <w:r w:rsidR="009B3467" w:rsidRPr="001001DB">
              <w:rPr>
                <w:rFonts w:ascii="Trebuchet MS" w:hAnsi="Trebuchet MS"/>
              </w:rPr>
              <w:t>ы</w:t>
            </w:r>
            <w:r w:rsidRPr="001001DB">
              <w:rPr>
                <w:rFonts w:ascii="Trebuchet MS" w:hAnsi="Trebuchet MS"/>
              </w:rPr>
              <w:t xml:space="preserve"> </w:t>
            </w:r>
            <w:r w:rsidR="009B3467" w:rsidRPr="001001DB">
              <w:rPr>
                <w:rFonts w:ascii="Trebuchet MS" w:hAnsi="Trebuchet MS"/>
              </w:rPr>
              <w:t>оценки</w:t>
            </w:r>
            <w:r w:rsidRPr="001001DB">
              <w:rPr>
                <w:rFonts w:ascii="Trebuchet MS" w:hAnsi="Trebuchet MS"/>
              </w:rPr>
              <w:t xml:space="preserve"> уровня восприятия коррупции в контрольной и надзорной деятельности</w:t>
            </w:r>
            <w:r w:rsidR="009B3467" w:rsidRPr="001001DB">
              <w:rPr>
                <w:rFonts w:ascii="Trebuchet MS" w:hAnsi="Trebuchet MS"/>
              </w:rPr>
              <w:t>;</w:t>
            </w:r>
          </w:p>
          <w:p w:rsidR="009B3467" w:rsidRPr="001001DB" w:rsidRDefault="009B3467" w:rsidP="00CC1D06">
            <w:pPr>
              <w:pStyle w:val="af5"/>
              <w:numPr>
                <w:ilvl w:val="0"/>
                <w:numId w:val="20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  <w:bCs/>
              </w:rPr>
              <w:t>карты коррупционных рисков в системе предупреждения и профилактики коррупционных проявлений в контрольно-надзорной деятельности</w:t>
            </w:r>
          </w:p>
          <w:p w:rsidR="00446E2C" w:rsidRPr="001001DB" w:rsidRDefault="00101588" w:rsidP="00CC1D06">
            <w:pPr>
              <w:tabs>
                <w:tab w:val="left" w:pos="1701"/>
              </w:tabs>
              <w:spacing w:before="240" w:line="240" w:lineRule="auto"/>
              <w:jc w:val="left"/>
              <w:rPr>
                <w:rFonts w:ascii="Trebuchet MS" w:hAnsi="Trebuchet MS"/>
                <w:u w:val="single"/>
              </w:rPr>
            </w:pPr>
            <w:r w:rsidRPr="001001DB">
              <w:rPr>
                <w:rFonts w:ascii="Trebuchet MS" w:hAnsi="Trebuchet MS"/>
                <w:u w:val="single"/>
              </w:rPr>
              <w:t>В</w:t>
            </w:r>
            <w:r w:rsidR="00446E2C" w:rsidRPr="001001DB">
              <w:rPr>
                <w:rFonts w:ascii="Trebuchet MS" w:hAnsi="Trebuchet MS"/>
                <w:u w:val="single"/>
              </w:rPr>
              <w:t>ыступающие:</w:t>
            </w:r>
          </w:p>
          <w:p w:rsidR="00446E2C" w:rsidRPr="001001DB" w:rsidRDefault="00EF1D51" w:rsidP="00EF1D51">
            <w:pPr>
              <w:pStyle w:val="af5"/>
              <w:numPr>
                <w:ilvl w:val="0"/>
                <w:numId w:val="48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ЦЫДЫПОВ Тумун Леонидович, заместитель руководителя проектного офиса по реализации реформы контрольной и надзорной деятельности</w:t>
            </w:r>
            <w:r w:rsidR="00446E2C" w:rsidRPr="001001DB">
              <w:rPr>
                <w:rFonts w:ascii="Trebuchet MS" w:hAnsi="Trebuchet MS"/>
              </w:rPr>
              <w:t xml:space="preserve"> </w:t>
            </w:r>
          </w:p>
          <w:p w:rsidR="009B3467" w:rsidRPr="001001DB" w:rsidRDefault="00446E2C" w:rsidP="00CC1D06">
            <w:pPr>
              <w:pStyle w:val="af5"/>
              <w:numPr>
                <w:ilvl w:val="0"/>
                <w:numId w:val="48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КРЫЛОВА Дина Владимировна, заведующая проектно-учебной лабораторией антикоррупционной политики НИУ ВШЭ</w:t>
            </w:r>
            <w:r w:rsidR="009B3467" w:rsidRPr="001001DB">
              <w:rPr>
                <w:rFonts w:ascii="Trebuchet MS" w:hAnsi="Trebuchet MS"/>
              </w:rPr>
              <w:t xml:space="preserve">, </w:t>
            </w:r>
            <w:r w:rsidR="009B3467" w:rsidRPr="001001DB">
              <w:rPr>
                <w:rFonts w:ascii="Trebuchet MS" w:hAnsi="Trebuchet MS"/>
                <w:bCs/>
              </w:rPr>
              <w:t>общественный бизнес-омбудсмен в сфере противодействия коррупции</w:t>
            </w:r>
          </w:p>
          <w:p w:rsidR="009B3467" w:rsidRPr="001001DB" w:rsidRDefault="009B3467" w:rsidP="00CC1D06">
            <w:p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</w:p>
          <w:p w:rsidR="00C80232" w:rsidRPr="001001DB" w:rsidRDefault="00446E2C" w:rsidP="00CC1D06">
            <w:p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  <w:u w:val="single"/>
              </w:rPr>
              <w:t>Модератор:</w:t>
            </w:r>
            <w:r w:rsidRPr="001001DB">
              <w:rPr>
                <w:rFonts w:ascii="Trebuchet MS" w:hAnsi="Trebuchet MS"/>
              </w:rPr>
              <w:t xml:space="preserve"> </w:t>
            </w:r>
            <w:r w:rsidRPr="001001DB">
              <w:rPr>
                <w:rFonts w:ascii="Trebuchet MS" w:hAnsi="Trebuchet MS"/>
              </w:rPr>
              <w:tab/>
              <w:t>ЦЫДЫПОВ Тумун Леонидович, заместитель руководителя проектного офиса по реализации реформы контрольной и надзорной деятельности</w:t>
            </w:r>
          </w:p>
        </w:tc>
      </w:tr>
    </w:tbl>
    <w:p w:rsidR="001001DB" w:rsidRDefault="001001DB">
      <w:pPr>
        <w:rPr>
          <w:lang w:val="en-US"/>
        </w:rPr>
      </w:pPr>
    </w:p>
    <w:p w:rsidR="001001DB" w:rsidRDefault="001001DB">
      <w:pPr>
        <w:rPr>
          <w:lang w:val="en-US"/>
        </w:rPr>
      </w:pPr>
    </w:p>
    <w:p w:rsidR="001001DB" w:rsidRDefault="001001DB">
      <w:pPr>
        <w:rPr>
          <w:lang w:val="en-US"/>
        </w:rPr>
      </w:pPr>
    </w:p>
    <w:p w:rsidR="001001DB" w:rsidRPr="001001DB" w:rsidRDefault="001001DB" w:rsidP="001001DB">
      <w:pPr>
        <w:tabs>
          <w:tab w:val="left" w:pos="3283"/>
        </w:tabs>
        <w:spacing w:after="0" w:line="240" w:lineRule="auto"/>
        <w:jc w:val="left"/>
        <w:rPr>
          <w:rFonts w:ascii="Trebuchet MS" w:hAnsi="Trebuchet MS"/>
        </w:rPr>
      </w:pPr>
    </w:p>
    <w:p w:rsidR="001001DB" w:rsidRPr="001001DB" w:rsidRDefault="001001DB" w:rsidP="001001DB">
      <w:pPr>
        <w:tabs>
          <w:tab w:val="left" w:pos="3283"/>
        </w:tabs>
        <w:spacing w:after="0" w:line="240" w:lineRule="auto"/>
        <w:jc w:val="left"/>
        <w:rPr>
          <w:rFonts w:ascii="Trebuchet MS" w:hAnsi="Trebuchet MS"/>
        </w:rPr>
      </w:pPr>
    </w:p>
    <w:p w:rsidR="001001DB" w:rsidRPr="001001DB" w:rsidRDefault="001001DB" w:rsidP="001001DB">
      <w:pPr>
        <w:tabs>
          <w:tab w:val="left" w:pos="3283"/>
        </w:tabs>
        <w:spacing w:after="0" w:line="240" w:lineRule="auto"/>
        <w:jc w:val="left"/>
        <w:rPr>
          <w:rFonts w:ascii="Trebuchet MS" w:hAnsi="Trebuchet MS"/>
        </w:rPr>
      </w:pPr>
    </w:p>
    <w:p w:rsidR="001001DB" w:rsidRPr="001001DB" w:rsidRDefault="001001DB" w:rsidP="001001DB">
      <w:pPr>
        <w:tabs>
          <w:tab w:val="left" w:pos="3283"/>
        </w:tabs>
        <w:spacing w:after="0" w:line="240" w:lineRule="auto"/>
        <w:jc w:val="left"/>
        <w:rPr>
          <w:rFonts w:ascii="Trebuchet MS" w:hAnsi="Trebuchet MS"/>
        </w:rPr>
      </w:pPr>
    </w:p>
    <w:p w:rsidR="001001DB" w:rsidRPr="001001DB" w:rsidRDefault="001001DB" w:rsidP="001001DB">
      <w:pPr>
        <w:tabs>
          <w:tab w:val="left" w:pos="3283"/>
        </w:tabs>
        <w:spacing w:after="0" w:line="240" w:lineRule="auto"/>
        <w:jc w:val="left"/>
        <w:rPr>
          <w:rFonts w:ascii="Trebuchet MS" w:hAnsi="Trebuchet MS"/>
        </w:rPr>
      </w:pPr>
    </w:p>
    <w:p w:rsidR="001001DB" w:rsidRPr="001001DB" w:rsidRDefault="001001DB" w:rsidP="001001DB">
      <w:pPr>
        <w:tabs>
          <w:tab w:val="left" w:pos="3283"/>
        </w:tabs>
        <w:spacing w:after="0" w:line="240" w:lineRule="auto"/>
        <w:jc w:val="left"/>
        <w:rPr>
          <w:rFonts w:ascii="Trebuchet MS" w:hAnsi="Trebuchet MS"/>
        </w:rPr>
      </w:pPr>
    </w:p>
    <w:p w:rsidR="001001DB" w:rsidRPr="001001DB" w:rsidRDefault="001001DB" w:rsidP="001001DB">
      <w:pPr>
        <w:tabs>
          <w:tab w:val="left" w:pos="3283"/>
        </w:tabs>
        <w:spacing w:after="0" w:line="240" w:lineRule="auto"/>
        <w:jc w:val="left"/>
        <w:rPr>
          <w:rFonts w:ascii="Trebuchet MS" w:hAnsi="Trebuchet MS"/>
        </w:rPr>
      </w:pPr>
    </w:p>
    <w:p w:rsidR="001001DB" w:rsidRPr="001001DB" w:rsidRDefault="001001DB" w:rsidP="001001DB">
      <w:pPr>
        <w:tabs>
          <w:tab w:val="left" w:pos="3283"/>
        </w:tabs>
        <w:spacing w:after="0" w:line="240" w:lineRule="auto"/>
        <w:jc w:val="left"/>
        <w:rPr>
          <w:rFonts w:ascii="Trebuchet MS" w:hAnsi="Trebuchet MS"/>
        </w:rPr>
      </w:pPr>
    </w:p>
    <w:p w:rsidR="001001DB" w:rsidRPr="001001DB" w:rsidRDefault="001001DB" w:rsidP="001001DB">
      <w:pPr>
        <w:tabs>
          <w:tab w:val="left" w:pos="3283"/>
        </w:tabs>
        <w:spacing w:after="0" w:line="240" w:lineRule="auto"/>
        <w:jc w:val="left"/>
        <w:rPr>
          <w:rFonts w:ascii="Trebuchet MS" w:hAnsi="Trebuchet MS"/>
        </w:rPr>
      </w:pPr>
    </w:p>
    <w:p w:rsidR="001001DB" w:rsidRPr="001001DB" w:rsidRDefault="001001DB" w:rsidP="001001DB">
      <w:pPr>
        <w:tabs>
          <w:tab w:val="left" w:pos="3283"/>
        </w:tabs>
        <w:spacing w:after="0" w:line="240" w:lineRule="auto"/>
        <w:jc w:val="left"/>
        <w:rPr>
          <w:rFonts w:ascii="Trebuchet MS" w:hAnsi="Trebuchet MS"/>
        </w:rPr>
      </w:pPr>
    </w:p>
    <w:p w:rsidR="001001DB" w:rsidRPr="001001DB" w:rsidRDefault="001001DB" w:rsidP="001001DB">
      <w:pPr>
        <w:tabs>
          <w:tab w:val="left" w:pos="3283"/>
        </w:tabs>
        <w:spacing w:after="0" w:line="240" w:lineRule="auto"/>
        <w:jc w:val="left"/>
        <w:rPr>
          <w:rFonts w:ascii="Trebuchet MS" w:hAnsi="Trebuchet MS"/>
        </w:rPr>
      </w:pPr>
      <w:r w:rsidRPr="001001DB">
        <w:rPr>
          <w:rFonts w:ascii="Trebuchet MS" w:hAnsi="Trebuchet MS"/>
          <w:noProof/>
          <w:lang w:eastAsia="ru-RU"/>
        </w:rPr>
        <w:drawing>
          <wp:inline distT="0" distB="0" distL="0" distR="0" wp14:anchorId="6C796238" wp14:editId="07B9F87B">
            <wp:extent cx="2289657" cy="57493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96137" cy="576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1DB" w:rsidRPr="001001DB" w:rsidRDefault="001001DB" w:rsidP="001001DB">
      <w:pPr>
        <w:tabs>
          <w:tab w:val="left" w:pos="3283"/>
        </w:tabs>
        <w:spacing w:after="0" w:line="240" w:lineRule="auto"/>
        <w:jc w:val="left"/>
        <w:rPr>
          <w:rFonts w:ascii="Trebuchet MS" w:hAnsi="Trebuchet MS"/>
        </w:rPr>
      </w:pPr>
      <w:r w:rsidRPr="001001DB">
        <w:rPr>
          <w:rFonts w:ascii="Trebuchet MS" w:hAnsi="Trebuchet MS"/>
        </w:rPr>
        <w:t xml:space="preserve">генеральный </w:t>
      </w:r>
    </w:p>
    <w:p w:rsidR="001001DB" w:rsidRPr="001001DB" w:rsidRDefault="001001DB" w:rsidP="001001DB">
      <w:pPr>
        <w:tabs>
          <w:tab w:val="left" w:pos="3283"/>
        </w:tabs>
        <w:spacing w:after="0" w:line="240" w:lineRule="auto"/>
        <w:jc w:val="left"/>
        <w:rPr>
          <w:rFonts w:ascii="Trebuchet MS" w:hAnsi="Trebuchet MS"/>
        </w:rPr>
      </w:pPr>
      <w:r w:rsidRPr="001001DB">
        <w:rPr>
          <w:rFonts w:ascii="Trebuchet MS" w:hAnsi="Trebuchet MS"/>
        </w:rPr>
        <w:t>информационный партнер</w:t>
      </w:r>
    </w:p>
    <w:p w:rsidR="001001DB" w:rsidRDefault="001001DB">
      <w:r>
        <w:br w:type="page"/>
      </w:r>
    </w:p>
    <w:tbl>
      <w:tblPr>
        <w:tblStyle w:val="af8"/>
        <w:tblW w:w="101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5"/>
        <w:gridCol w:w="8197"/>
      </w:tblGrid>
      <w:tr w:rsidR="00CC1D06" w:rsidRPr="001001DB" w:rsidTr="001001DB">
        <w:trPr>
          <w:trHeight w:val="425"/>
        </w:trPr>
        <w:tc>
          <w:tcPr>
            <w:tcW w:w="1985" w:type="dxa"/>
            <w:shd w:val="clear" w:color="auto" w:fill="D9D9D9" w:themeFill="background1" w:themeFillShade="D9"/>
          </w:tcPr>
          <w:p w:rsidR="00CC1D06" w:rsidRPr="001001DB" w:rsidRDefault="00CC1D06" w:rsidP="006D5E9C">
            <w:pPr>
              <w:tabs>
                <w:tab w:val="left" w:pos="1701"/>
              </w:tabs>
              <w:spacing w:before="120" w:line="240" w:lineRule="auto"/>
              <w:jc w:val="center"/>
              <w:rPr>
                <w:rFonts w:ascii="Trebuchet MS" w:hAnsi="Trebuchet MS"/>
                <w:b/>
                <w:bCs/>
              </w:rPr>
            </w:pPr>
            <w:r w:rsidRPr="001001DB">
              <w:rPr>
                <w:rFonts w:ascii="Trebuchet MS" w:hAnsi="Trebuchet MS"/>
                <w:b/>
                <w:bCs/>
              </w:rPr>
              <w:lastRenderedPageBreak/>
              <w:t>День 2</w:t>
            </w:r>
          </w:p>
        </w:tc>
        <w:tc>
          <w:tcPr>
            <w:tcW w:w="8197" w:type="dxa"/>
            <w:shd w:val="clear" w:color="auto" w:fill="D9D9D9" w:themeFill="background1" w:themeFillShade="D9"/>
          </w:tcPr>
          <w:p w:rsidR="00CC1D06" w:rsidRPr="001001DB" w:rsidRDefault="00CC1D06" w:rsidP="006D5E9C">
            <w:pPr>
              <w:tabs>
                <w:tab w:val="left" w:pos="1701"/>
              </w:tabs>
              <w:spacing w:before="120" w:line="240" w:lineRule="auto"/>
              <w:jc w:val="left"/>
              <w:rPr>
                <w:rFonts w:ascii="Trebuchet MS" w:hAnsi="Trebuchet MS"/>
                <w:b/>
              </w:rPr>
            </w:pPr>
            <w:r w:rsidRPr="001001DB">
              <w:rPr>
                <w:rFonts w:ascii="Trebuchet MS" w:hAnsi="Trebuchet MS"/>
                <w:b/>
              </w:rPr>
              <w:t>12 декабря</w:t>
            </w:r>
          </w:p>
        </w:tc>
      </w:tr>
      <w:tr w:rsidR="00CC1D06" w:rsidRPr="001001DB" w:rsidTr="001001DB">
        <w:trPr>
          <w:trHeight w:val="275"/>
        </w:trPr>
        <w:tc>
          <w:tcPr>
            <w:tcW w:w="1985" w:type="dxa"/>
          </w:tcPr>
          <w:p w:rsidR="00CC1D06" w:rsidRPr="001001DB" w:rsidRDefault="00CC1D06" w:rsidP="006D5E9C">
            <w:pPr>
              <w:tabs>
                <w:tab w:val="left" w:pos="1701"/>
              </w:tabs>
              <w:spacing w:before="120" w:after="0" w:line="240" w:lineRule="auto"/>
              <w:jc w:val="left"/>
              <w:rPr>
                <w:rFonts w:ascii="Trebuchet MS" w:hAnsi="Trebuchet MS"/>
                <w:bCs/>
                <w:i/>
                <w:color w:val="2EA8A0"/>
              </w:rPr>
            </w:pPr>
            <w:r w:rsidRPr="001001DB">
              <w:rPr>
                <w:rFonts w:ascii="Trebuchet MS" w:hAnsi="Trebuchet MS"/>
                <w:bCs/>
                <w:color w:val="2EA8A0"/>
              </w:rPr>
              <w:t>9:00 — 10:00</w:t>
            </w:r>
          </w:p>
        </w:tc>
        <w:tc>
          <w:tcPr>
            <w:tcW w:w="8197" w:type="dxa"/>
          </w:tcPr>
          <w:p w:rsidR="00CC1D06" w:rsidRPr="001001DB" w:rsidRDefault="00CC1D06" w:rsidP="006D5E9C">
            <w:pPr>
              <w:spacing w:before="120"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Сбор участников, приветственный кофе</w:t>
            </w:r>
          </w:p>
        </w:tc>
      </w:tr>
      <w:tr w:rsidR="00CC1D06" w:rsidRPr="001001DB" w:rsidTr="001001DB">
        <w:trPr>
          <w:trHeight w:val="759"/>
        </w:trPr>
        <w:tc>
          <w:tcPr>
            <w:tcW w:w="1985" w:type="dxa"/>
          </w:tcPr>
          <w:p w:rsidR="00CC1D06" w:rsidRPr="001001DB" w:rsidRDefault="00CC1D06" w:rsidP="006D5E9C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  <w:bCs/>
                <w:color w:val="2EA8A0"/>
              </w:rPr>
            </w:pPr>
            <w:r w:rsidRPr="001001DB">
              <w:rPr>
                <w:rFonts w:ascii="Trebuchet MS" w:hAnsi="Trebuchet MS"/>
                <w:bCs/>
                <w:color w:val="2EA8A0"/>
              </w:rPr>
              <w:t>10:00 — 11:30</w:t>
            </w:r>
          </w:p>
          <w:p w:rsidR="00CC1D06" w:rsidRPr="001001DB" w:rsidRDefault="00CC1D06" w:rsidP="006D5E9C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  <w:b/>
                <w:bCs/>
                <w:color w:val="2EA8A0"/>
              </w:rPr>
            </w:pPr>
            <w:r w:rsidRPr="001001DB">
              <w:rPr>
                <w:rFonts w:ascii="Trebuchet MS" w:hAnsi="Trebuchet MS"/>
                <w:b/>
                <w:bCs/>
                <w:color w:val="2EA8A0"/>
              </w:rPr>
              <w:t>Большой конференц-зал</w:t>
            </w:r>
          </w:p>
        </w:tc>
        <w:tc>
          <w:tcPr>
            <w:tcW w:w="8197" w:type="dxa"/>
          </w:tcPr>
          <w:p w:rsidR="00CC1D06" w:rsidRPr="001001DB" w:rsidRDefault="00CC1D06" w:rsidP="006D5E9C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  <w:b/>
                <w:bCs/>
              </w:rPr>
            </w:pPr>
            <w:r w:rsidRPr="001001DB">
              <w:rPr>
                <w:rFonts w:ascii="Trebuchet MS" w:hAnsi="Trebuchet MS"/>
                <w:b/>
                <w:bCs/>
              </w:rPr>
              <w:t xml:space="preserve">Круглый стол «Управление рисками на практике и оценка результативности и эффективности КНД» </w:t>
            </w:r>
          </w:p>
          <w:p w:rsidR="00CC1D06" w:rsidRPr="001001DB" w:rsidRDefault="00CC1D06" w:rsidP="006D5E9C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  <w:u w:val="single"/>
              </w:rPr>
            </w:pPr>
          </w:p>
          <w:p w:rsidR="00CC1D06" w:rsidRPr="001001DB" w:rsidRDefault="00CC1D06" w:rsidP="006D5E9C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  <w:u w:val="single"/>
              </w:rPr>
            </w:pPr>
            <w:r w:rsidRPr="001001DB">
              <w:rPr>
                <w:rFonts w:ascii="Trebuchet MS" w:hAnsi="Trebuchet MS"/>
                <w:u w:val="single"/>
              </w:rPr>
              <w:t>Вопросы для обсуждения:</w:t>
            </w:r>
          </w:p>
          <w:p w:rsidR="00CC1D06" w:rsidRPr="001001DB" w:rsidRDefault="00CC1D06" w:rsidP="006D5E9C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  <w:b/>
                <w:bCs/>
              </w:rPr>
            </w:pPr>
          </w:p>
          <w:p w:rsidR="00CC1D06" w:rsidRPr="001001DB" w:rsidRDefault="00CC1D06" w:rsidP="006D5E9C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 xml:space="preserve">внедрение </w:t>
            </w:r>
            <w:proofErr w:type="gramStart"/>
            <w:r w:rsidRPr="001001DB">
              <w:rPr>
                <w:rFonts w:ascii="Trebuchet MS" w:hAnsi="Trebuchet MS"/>
              </w:rPr>
              <w:t>риск-ориентированного</w:t>
            </w:r>
            <w:proofErr w:type="gramEnd"/>
            <w:r w:rsidRPr="001001DB">
              <w:rPr>
                <w:rFonts w:ascii="Trebuchet MS" w:hAnsi="Trebuchet MS"/>
              </w:rPr>
              <w:t xml:space="preserve"> подхода в контрольной и надзорной деятельности;</w:t>
            </w:r>
          </w:p>
          <w:p w:rsidR="00CC1D06" w:rsidRPr="001001DB" w:rsidRDefault="00CC1D06" w:rsidP="006D5E9C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международный опыт построения системы оценки эффективности и результативности контрольно-надзорной деятельности и его проекция в российскую практику: измерение уровня безопасности и административного воздействия на субъекты контроля»;</w:t>
            </w:r>
          </w:p>
          <w:p w:rsidR="00CC1D06" w:rsidRPr="001001DB" w:rsidRDefault="00CC1D06" w:rsidP="006D5E9C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 xml:space="preserve">внедрение </w:t>
            </w:r>
            <w:proofErr w:type="gramStart"/>
            <w:r w:rsidRPr="001001DB">
              <w:rPr>
                <w:rFonts w:ascii="Trebuchet MS" w:hAnsi="Trebuchet MS"/>
              </w:rPr>
              <w:t>риск-ориентированного</w:t>
            </w:r>
            <w:proofErr w:type="gramEnd"/>
            <w:r w:rsidRPr="001001DB">
              <w:rPr>
                <w:rFonts w:ascii="Trebuchet MS" w:hAnsi="Trebuchet MS"/>
              </w:rPr>
              <w:t xml:space="preserve"> подхода в деятельность </w:t>
            </w:r>
            <w:proofErr w:type="spellStart"/>
            <w:r w:rsidRPr="001001DB">
              <w:rPr>
                <w:rFonts w:ascii="Trebuchet MS" w:hAnsi="Trebuchet MS"/>
              </w:rPr>
              <w:t>Ространснадзора</w:t>
            </w:r>
            <w:proofErr w:type="spellEnd"/>
            <w:r w:rsidRPr="001001DB">
              <w:rPr>
                <w:rFonts w:ascii="Trebuchet MS" w:hAnsi="Trebuchet MS"/>
              </w:rPr>
              <w:t>: перспективы и проблемные вопросы;</w:t>
            </w:r>
          </w:p>
          <w:p w:rsidR="00CC1D06" w:rsidRPr="001001DB" w:rsidRDefault="00CC1D06" w:rsidP="006D5E9C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 xml:space="preserve">о </w:t>
            </w:r>
            <w:proofErr w:type="gramStart"/>
            <w:r w:rsidRPr="001001DB">
              <w:rPr>
                <w:rFonts w:ascii="Trebuchet MS" w:hAnsi="Trebuchet MS"/>
              </w:rPr>
              <w:t>чек-листах</w:t>
            </w:r>
            <w:proofErr w:type="gramEnd"/>
            <w:r w:rsidRPr="001001DB">
              <w:rPr>
                <w:rFonts w:ascii="Trebuchet MS" w:hAnsi="Trebuchet MS"/>
              </w:rPr>
              <w:t xml:space="preserve"> как инструментах риск-ориентированного подхода </w:t>
            </w:r>
          </w:p>
          <w:p w:rsidR="00CC1D06" w:rsidRPr="001001DB" w:rsidRDefault="00CC1D06" w:rsidP="006D5E9C">
            <w:pPr>
              <w:pStyle w:val="af5"/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</w:rPr>
            </w:pPr>
          </w:p>
          <w:p w:rsidR="00CC1D06" w:rsidRPr="001001DB" w:rsidRDefault="00CC1D06" w:rsidP="006D5E9C">
            <w:pPr>
              <w:pStyle w:val="af5"/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</w:rPr>
            </w:pPr>
          </w:p>
          <w:p w:rsidR="00CC1D06" w:rsidRPr="001001DB" w:rsidRDefault="00CC1D06" w:rsidP="006D5E9C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  <w:u w:val="single"/>
              </w:rPr>
            </w:pPr>
            <w:r w:rsidRPr="001001DB">
              <w:rPr>
                <w:rFonts w:ascii="Trebuchet MS" w:hAnsi="Trebuchet MS"/>
                <w:u w:val="single"/>
              </w:rPr>
              <w:t>Выступающие:</w:t>
            </w:r>
          </w:p>
          <w:p w:rsidR="00CC1D06" w:rsidRPr="001001DB" w:rsidRDefault="00CC1D06" w:rsidP="006D5E9C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  <w:u w:val="single"/>
              </w:rPr>
            </w:pPr>
          </w:p>
          <w:p w:rsidR="00CC1D06" w:rsidRPr="001001DB" w:rsidRDefault="00CC1D06" w:rsidP="006D5E9C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 xml:space="preserve">МАШКОВА Надежда Ивановна, директор Департамента </w:t>
            </w:r>
            <w:hyperlink r:id="rId10" w:history="1">
              <w:r w:rsidRPr="001001DB">
                <w:rPr>
                  <w:rFonts w:ascii="Trebuchet MS" w:hAnsi="Trebuchet MS"/>
                </w:rPr>
                <w:t xml:space="preserve"> контрольно-надзорной и разрешительной деятельности</w:t>
              </w:r>
            </w:hyperlink>
          </w:p>
          <w:p w:rsidR="00CC1D06" w:rsidRPr="001001DB" w:rsidRDefault="00CC1D06" w:rsidP="006D5E9C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БЛАНК Флорентин, эксперт Всемирного банка</w:t>
            </w:r>
          </w:p>
          <w:p w:rsidR="00CC1D06" w:rsidRPr="001001DB" w:rsidRDefault="00CC1D06" w:rsidP="006D5E9C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 xml:space="preserve">САРИЦКИЙ Сергей Николаевич, заместитель руководителя </w:t>
            </w:r>
            <w:proofErr w:type="spellStart"/>
            <w:r w:rsidRPr="001001DB">
              <w:rPr>
                <w:rFonts w:ascii="Trebuchet MS" w:hAnsi="Trebuchet MS"/>
              </w:rPr>
              <w:t>Ространснадзора</w:t>
            </w:r>
            <w:proofErr w:type="spellEnd"/>
            <w:r w:rsidRPr="001001DB">
              <w:rPr>
                <w:rFonts w:ascii="Trebuchet MS" w:hAnsi="Trebuchet MS"/>
              </w:rPr>
              <w:t xml:space="preserve"> </w:t>
            </w:r>
          </w:p>
          <w:p w:rsidR="00CC1D06" w:rsidRPr="001001DB" w:rsidRDefault="00CC1D06" w:rsidP="006D5E9C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АГЕЕВА Надежда Викторовна, партнер ООО «</w:t>
            </w:r>
            <w:proofErr w:type="spellStart"/>
            <w:r w:rsidRPr="001001DB">
              <w:rPr>
                <w:rFonts w:ascii="Trebuchet MS" w:hAnsi="Trebuchet MS"/>
              </w:rPr>
              <w:t>КонсалтБюро</w:t>
            </w:r>
            <w:proofErr w:type="spellEnd"/>
            <w:r w:rsidRPr="001001DB">
              <w:rPr>
                <w:rFonts w:ascii="Trebuchet MS" w:hAnsi="Trebuchet MS"/>
              </w:rPr>
              <w:t xml:space="preserve"> СТАВКА»</w:t>
            </w:r>
          </w:p>
          <w:p w:rsidR="00CC1D06" w:rsidRPr="001001DB" w:rsidRDefault="00CC1D06" w:rsidP="006D5E9C">
            <w:pPr>
              <w:pStyle w:val="af5"/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</w:rPr>
            </w:pPr>
          </w:p>
          <w:p w:rsidR="00CC1D06" w:rsidRPr="001001DB" w:rsidRDefault="00CC1D06" w:rsidP="006D5E9C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  <w:b/>
              </w:rPr>
            </w:pPr>
            <w:r w:rsidRPr="001001DB">
              <w:rPr>
                <w:rFonts w:ascii="Trebuchet MS" w:hAnsi="Trebuchet MS"/>
                <w:u w:val="single"/>
              </w:rPr>
              <w:t>Модератор</w:t>
            </w:r>
            <w:r w:rsidRPr="001001DB">
              <w:rPr>
                <w:rFonts w:ascii="Trebuchet MS" w:hAnsi="Trebuchet MS"/>
              </w:rPr>
              <w:t xml:space="preserve">: КАДАДОВ Сергей Александрович, заместитель руководителя проектного офиса по реализации реформы контрольной и надзорной деятельности </w:t>
            </w:r>
          </w:p>
        </w:tc>
      </w:tr>
      <w:tr w:rsidR="00CC1D06" w:rsidRPr="001001DB" w:rsidTr="001001DB">
        <w:trPr>
          <w:trHeight w:val="290"/>
        </w:trPr>
        <w:tc>
          <w:tcPr>
            <w:tcW w:w="1985" w:type="dxa"/>
          </w:tcPr>
          <w:p w:rsidR="00CC1D06" w:rsidRPr="001001DB" w:rsidRDefault="00CC1D06" w:rsidP="006D5E9C">
            <w:pPr>
              <w:spacing w:before="120" w:line="240" w:lineRule="auto"/>
              <w:jc w:val="left"/>
              <w:rPr>
                <w:rFonts w:ascii="Trebuchet MS" w:hAnsi="Trebuchet MS"/>
                <w:bCs/>
              </w:rPr>
            </w:pPr>
            <w:r w:rsidRPr="001001DB">
              <w:rPr>
                <w:rFonts w:ascii="Trebuchet MS" w:hAnsi="Trebuchet MS"/>
                <w:bCs/>
                <w:color w:val="2EA8A0"/>
              </w:rPr>
              <w:t>11:30 — 11:45</w:t>
            </w:r>
          </w:p>
        </w:tc>
        <w:tc>
          <w:tcPr>
            <w:tcW w:w="8197" w:type="dxa"/>
          </w:tcPr>
          <w:p w:rsidR="00CC1D06" w:rsidRPr="001001DB" w:rsidRDefault="00CC1D06" w:rsidP="006D5E9C">
            <w:pPr>
              <w:tabs>
                <w:tab w:val="left" w:pos="1701"/>
              </w:tabs>
              <w:spacing w:before="120" w:line="240" w:lineRule="auto"/>
              <w:jc w:val="left"/>
              <w:rPr>
                <w:rFonts w:ascii="Trebuchet MS" w:eastAsia="Times New Roman" w:hAnsi="Trebuchet MS" w:cs="Trebuchet MS"/>
                <w:b/>
                <w:bCs/>
                <w:color w:val="2EA8A0"/>
                <w:lang w:eastAsia="ru-RU"/>
              </w:rPr>
            </w:pPr>
            <w:r w:rsidRPr="001001DB">
              <w:rPr>
                <w:rFonts w:ascii="Trebuchet MS" w:hAnsi="Trebuchet MS"/>
                <w:b/>
                <w:color w:val="2EA8A0"/>
              </w:rPr>
              <w:t xml:space="preserve">Перерыв </w:t>
            </w:r>
          </w:p>
        </w:tc>
      </w:tr>
      <w:tr w:rsidR="00CC1D06" w:rsidRPr="001001DB" w:rsidTr="001001DB">
        <w:trPr>
          <w:trHeight w:val="759"/>
        </w:trPr>
        <w:tc>
          <w:tcPr>
            <w:tcW w:w="1985" w:type="dxa"/>
          </w:tcPr>
          <w:p w:rsidR="00CC1D06" w:rsidRPr="001001DB" w:rsidRDefault="00CC1D06" w:rsidP="006D5E9C">
            <w:pPr>
              <w:tabs>
                <w:tab w:val="left" w:pos="1701"/>
              </w:tabs>
              <w:spacing w:before="120" w:line="240" w:lineRule="auto"/>
              <w:jc w:val="left"/>
              <w:rPr>
                <w:rFonts w:ascii="Trebuchet MS" w:hAnsi="Trebuchet MS"/>
                <w:bCs/>
              </w:rPr>
            </w:pPr>
            <w:r w:rsidRPr="001001DB">
              <w:rPr>
                <w:rFonts w:ascii="Trebuchet MS" w:hAnsi="Trebuchet MS"/>
                <w:bCs/>
                <w:color w:val="2EA8A0"/>
              </w:rPr>
              <w:t>11:45 — 13:00</w:t>
            </w:r>
          </w:p>
        </w:tc>
        <w:tc>
          <w:tcPr>
            <w:tcW w:w="8197" w:type="dxa"/>
          </w:tcPr>
          <w:p w:rsidR="00CC1D06" w:rsidRPr="001001DB" w:rsidRDefault="00CC1D06" w:rsidP="006D5E9C">
            <w:pPr>
              <w:tabs>
                <w:tab w:val="left" w:pos="1701"/>
              </w:tabs>
              <w:spacing w:before="120" w:line="240" w:lineRule="auto"/>
              <w:jc w:val="left"/>
              <w:rPr>
                <w:rFonts w:ascii="Trebuchet MS" w:hAnsi="Trebuchet MS"/>
                <w:b/>
                <w:bCs/>
              </w:rPr>
            </w:pPr>
            <w:r w:rsidRPr="001001DB">
              <w:rPr>
                <w:rFonts w:ascii="Trebuchet MS" w:hAnsi="Trebuchet MS"/>
                <w:b/>
                <w:bCs/>
              </w:rPr>
              <w:t xml:space="preserve">Круглый стол «Управление рисками на практике и оценка результативности и эффективности КНД» </w:t>
            </w:r>
            <w:r w:rsidRPr="001001DB">
              <w:rPr>
                <w:rFonts w:ascii="Trebuchet MS" w:hAnsi="Trebuchet MS"/>
                <w:bCs/>
              </w:rPr>
              <w:t>(продолжение)</w:t>
            </w:r>
          </w:p>
          <w:p w:rsidR="00CC1D06" w:rsidRPr="001001DB" w:rsidRDefault="00CC1D06" w:rsidP="006D5E9C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  <w:u w:val="single"/>
              </w:rPr>
            </w:pPr>
          </w:p>
          <w:p w:rsidR="00CC1D06" w:rsidRPr="001001DB" w:rsidRDefault="00CC1D06" w:rsidP="006D5E9C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  <w:u w:val="single"/>
              </w:rPr>
              <w:t>Вопросы для обсуждения:</w:t>
            </w:r>
          </w:p>
          <w:p w:rsidR="00CC1D06" w:rsidRPr="001001DB" w:rsidRDefault="00CC1D06" w:rsidP="006D5E9C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результаты исследования внеплановых проверок из ЕРП;</w:t>
            </w:r>
          </w:p>
          <w:p w:rsidR="00CC1D06" w:rsidRPr="001001DB" w:rsidRDefault="00CC1D06" w:rsidP="006D5E9C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 xml:space="preserve">практики применения </w:t>
            </w:r>
            <w:proofErr w:type="gramStart"/>
            <w:r w:rsidRPr="001001DB">
              <w:rPr>
                <w:rFonts w:ascii="Trebuchet MS" w:hAnsi="Trebuchet MS"/>
              </w:rPr>
              <w:t>риск-ориентированного</w:t>
            </w:r>
            <w:proofErr w:type="gramEnd"/>
            <w:r w:rsidRPr="001001DB">
              <w:rPr>
                <w:rFonts w:ascii="Trebuchet MS" w:hAnsi="Trebuchet MS"/>
              </w:rPr>
              <w:t xml:space="preserve"> подхода в контрольно-надзорной деятельности</w:t>
            </w:r>
          </w:p>
          <w:p w:rsidR="00CC1D06" w:rsidRPr="001001DB" w:rsidRDefault="00CC1D06" w:rsidP="006D5E9C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</w:rPr>
            </w:pPr>
          </w:p>
          <w:p w:rsidR="00CC1D06" w:rsidRPr="001001DB" w:rsidRDefault="00CC1D06" w:rsidP="006D5E9C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  <w:u w:val="single"/>
              </w:rPr>
            </w:pPr>
            <w:r w:rsidRPr="001001DB">
              <w:rPr>
                <w:rFonts w:ascii="Trebuchet MS" w:hAnsi="Trebuchet MS"/>
                <w:u w:val="single"/>
              </w:rPr>
              <w:t>Выступающие:</w:t>
            </w:r>
          </w:p>
          <w:p w:rsidR="00CC1D06" w:rsidRPr="001001DB" w:rsidRDefault="00CC1D06" w:rsidP="006D5E9C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 xml:space="preserve">КУЗНЕЦОВА Дарья, младший научный сотрудник Института проблем </w:t>
            </w:r>
            <w:proofErr w:type="spellStart"/>
            <w:r w:rsidRPr="001001DB">
              <w:rPr>
                <w:rFonts w:ascii="Trebuchet MS" w:hAnsi="Trebuchet MS"/>
              </w:rPr>
              <w:t>правоприменения</w:t>
            </w:r>
            <w:proofErr w:type="spellEnd"/>
            <w:r w:rsidRPr="001001DB">
              <w:rPr>
                <w:rFonts w:ascii="Trebuchet MS" w:hAnsi="Trebuchet MS"/>
              </w:rPr>
              <w:t xml:space="preserve"> </w:t>
            </w:r>
          </w:p>
          <w:p w:rsidR="00CC1D06" w:rsidRPr="001001DB" w:rsidRDefault="00CC1D06" w:rsidP="006D5E9C">
            <w:pPr>
              <w:pStyle w:val="af5"/>
              <w:numPr>
                <w:ilvl w:val="0"/>
                <w:numId w:val="28"/>
              </w:numPr>
              <w:spacing w:after="0"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lastRenderedPageBreak/>
              <w:t>ЧУРКИН Эдуард Петрович, заместитель генерального директор</w:t>
            </w:r>
            <w:proofErr w:type="gramStart"/>
            <w:r w:rsidRPr="001001DB">
              <w:rPr>
                <w:rFonts w:ascii="Trebuchet MS" w:hAnsi="Trebuchet MS"/>
              </w:rPr>
              <w:t>а ООО</w:t>
            </w:r>
            <w:proofErr w:type="gramEnd"/>
            <w:r w:rsidRPr="001001DB">
              <w:rPr>
                <w:rFonts w:ascii="Trebuchet MS" w:hAnsi="Trebuchet MS"/>
              </w:rPr>
              <w:t xml:space="preserve"> «</w:t>
            </w:r>
            <w:proofErr w:type="spellStart"/>
            <w:r w:rsidRPr="001001DB">
              <w:rPr>
                <w:rFonts w:ascii="Trebuchet MS" w:hAnsi="Trebuchet MS"/>
              </w:rPr>
              <w:t>Агескон</w:t>
            </w:r>
            <w:proofErr w:type="spellEnd"/>
            <w:r w:rsidRPr="001001DB">
              <w:rPr>
                <w:rFonts w:ascii="Trebuchet MS" w:hAnsi="Trebuchet MS"/>
              </w:rPr>
              <w:t xml:space="preserve">» </w:t>
            </w:r>
          </w:p>
          <w:p w:rsidR="00CC1D06" w:rsidRPr="001001DB" w:rsidRDefault="00CC1D06" w:rsidP="006D5E9C">
            <w:pPr>
              <w:pStyle w:val="af5"/>
              <w:numPr>
                <w:ilvl w:val="0"/>
                <w:numId w:val="28"/>
              </w:numPr>
              <w:jc w:val="left"/>
              <w:rPr>
                <w:rFonts w:ascii="Trebuchet MS" w:hAnsi="Trebuchet MS"/>
                <w:i/>
                <w:iCs/>
                <w:color w:val="1F497D"/>
              </w:rPr>
            </w:pPr>
            <w:r w:rsidRPr="001001DB">
              <w:rPr>
                <w:rFonts w:ascii="Trebuchet MS" w:hAnsi="Trebuchet MS"/>
              </w:rPr>
              <w:t>КРУПНОВА Ирина Викторовна, начальник управления лицензирования и  контроля соблюдения обязательных требований Росздравнадзора</w:t>
            </w:r>
          </w:p>
          <w:p w:rsidR="00CC1D06" w:rsidRPr="001001DB" w:rsidRDefault="00CC1D06" w:rsidP="006D5E9C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</w:rPr>
            </w:pPr>
          </w:p>
          <w:p w:rsidR="00CC1D06" w:rsidRPr="001001DB" w:rsidRDefault="00CC1D06" w:rsidP="006D5E9C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 w:cs="Arial"/>
              </w:rPr>
            </w:pPr>
            <w:r w:rsidRPr="001001DB">
              <w:rPr>
                <w:rFonts w:ascii="Trebuchet MS" w:hAnsi="Trebuchet MS"/>
                <w:u w:val="single"/>
              </w:rPr>
              <w:t>Модератор</w:t>
            </w:r>
            <w:r w:rsidRPr="001001DB">
              <w:rPr>
                <w:rFonts w:ascii="Trebuchet MS" w:hAnsi="Trebuchet MS"/>
              </w:rPr>
              <w:t xml:space="preserve">: КАДАДОВ Сергей Александрович, заместитель руководителя проектного офиса по реализации реформы контрольной и надзорной деятельности </w:t>
            </w:r>
          </w:p>
        </w:tc>
      </w:tr>
      <w:tr w:rsidR="00CC1D06" w:rsidRPr="001001DB" w:rsidTr="001001DB">
        <w:trPr>
          <w:trHeight w:val="466"/>
        </w:trPr>
        <w:tc>
          <w:tcPr>
            <w:tcW w:w="1985" w:type="dxa"/>
          </w:tcPr>
          <w:p w:rsidR="00CC1D06" w:rsidRPr="001001DB" w:rsidRDefault="00CC1D06" w:rsidP="006D5E9C">
            <w:pPr>
              <w:spacing w:before="120" w:line="240" w:lineRule="auto"/>
              <w:jc w:val="left"/>
              <w:rPr>
                <w:rFonts w:ascii="Trebuchet MS" w:hAnsi="Trebuchet MS"/>
                <w:bCs/>
              </w:rPr>
            </w:pPr>
            <w:r w:rsidRPr="001001DB">
              <w:rPr>
                <w:rFonts w:ascii="Trebuchet MS" w:hAnsi="Trebuchet MS"/>
                <w:bCs/>
                <w:color w:val="2EA8A0"/>
              </w:rPr>
              <w:lastRenderedPageBreak/>
              <w:t>13:00 — 14:00</w:t>
            </w:r>
          </w:p>
        </w:tc>
        <w:tc>
          <w:tcPr>
            <w:tcW w:w="8197" w:type="dxa"/>
          </w:tcPr>
          <w:p w:rsidR="00CC1D06" w:rsidRPr="001001DB" w:rsidRDefault="00CC1D06" w:rsidP="006D5E9C">
            <w:pPr>
              <w:tabs>
                <w:tab w:val="left" w:pos="1701"/>
              </w:tabs>
              <w:spacing w:before="120" w:line="240" w:lineRule="auto"/>
              <w:jc w:val="left"/>
              <w:rPr>
                <w:rFonts w:ascii="Trebuchet MS" w:eastAsia="Times New Roman" w:hAnsi="Trebuchet MS" w:cs="Trebuchet MS"/>
                <w:b/>
                <w:bCs/>
                <w:lang w:eastAsia="ru-RU"/>
              </w:rPr>
            </w:pPr>
            <w:r w:rsidRPr="001001DB">
              <w:rPr>
                <w:rFonts w:ascii="Trebuchet MS" w:hAnsi="Trebuchet MS"/>
                <w:b/>
                <w:color w:val="2EA8A0"/>
              </w:rPr>
              <w:t>Перерыв</w:t>
            </w:r>
          </w:p>
        </w:tc>
      </w:tr>
      <w:tr w:rsidR="00CC1D06" w:rsidRPr="001001DB" w:rsidTr="001001DB">
        <w:trPr>
          <w:trHeight w:val="699"/>
        </w:trPr>
        <w:tc>
          <w:tcPr>
            <w:tcW w:w="1985" w:type="dxa"/>
          </w:tcPr>
          <w:p w:rsidR="00CC1D06" w:rsidRPr="001001DB" w:rsidRDefault="00CC1D06" w:rsidP="00CC1D06">
            <w:pPr>
              <w:tabs>
                <w:tab w:val="left" w:pos="1701"/>
              </w:tabs>
              <w:spacing w:before="120" w:after="0" w:line="240" w:lineRule="auto"/>
              <w:jc w:val="left"/>
              <w:rPr>
                <w:rFonts w:ascii="Trebuchet MS" w:hAnsi="Trebuchet MS"/>
                <w:bCs/>
                <w:color w:val="2EA8A0"/>
              </w:rPr>
            </w:pPr>
            <w:r w:rsidRPr="001001DB">
              <w:rPr>
                <w:rFonts w:ascii="Trebuchet MS" w:hAnsi="Trebuchet MS"/>
                <w:bCs/>
                <w:color w:val="2EA8A0"/>
              </w:rPr>
              <w:t>14:00 — 16:30</w:t>
            </w:r>
          </w:p>
          <w:p w:rsidR="00CC1D06" w:rsidRPr="001001DB" w:rsidRDefault="00CC1D06" w:rsidP="006D5E9C">
            <w:pPr>
              <w:tabs>
                <w:tab w:val="left" w:pos="1701"/>
              </w:tabs>
              <w:spacing w:after="0" w:line="240" w:lineRule="auto"/>
              <w:jc w:val="left"/>
              <w:rPr>
                <w:rFonts w:ascii="Trebuchet MS" w:hAnsi="Trebuchet MS"/>
                <w:b/>
                <w:bCs/>
              </w:rPr>
            </w:pPr>
            <w:r w:rsidRPr="001001DB">
              <w:rPr>
                <w:rFonts w:ascii="Trebuchet MS" w:hAnsi="Trebuchet MS"/>
                <w:b/>
                <w:bCs/>
                <w:color w:val="2EA8A0"/>
              </w:rPr>
              <w:t>Большой конференц-зал</w:t>
            </w:r>
          </w:p>
        </w:tc>
        <w:tc>
          <w:tcPr>
            <w:tcW w:w="8197" w:type="dxa"/>
          </w:tcPr>
          <w:p w:rsidR="00CC1D06" w:rsidRPr="001001DB" w:rsidRDefault="00CC1D06" w:rsidP="00CC1D06">
            <w:pPr>
              <w:tabs>
                <w:tab w:val="left" w:pos="1701"/>
              </w:tabs>
              <w:spacing w:before="120" w:after="0" w:line="240" w:lineRule="auto"/>
              <w:jc w:val="left"/>
              <w:rPr>
                <w:rFonts w:ascii="Trebuchet MS" w:hAnsi="Trebuchet MS"/>
                <w:b/>
              </w:rPr>
            </w:pPr>
            <w:r w:rsidRPr="001001DB">
              <w:rPr>
                <w:rFonts w:ascii="Trebuchet MS" w:hAnsi="Trebuchet MS"/>
                <w:b/>
              </w:rPr>
              <w:t>Панельная дискуссия «Разъяснять и предупреждать. Лучшие практики, целевая модель и текущее состояние организации профилактических мероприятий в контрольно-надзорных органах»</w:t>
            </w:r>
          </w:p>
          <w:p w:rsidR="00CC1D06" w:rsidRPr="001001DB" w:rsidRDefault="00CC1D06" w:rsidP="006D5E9C">
            <w:p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  <w:u w:val="single"/>
              </w:rPr>
            </w:pPr>
          </w:p>
          <w:p w:rsidR="00CC1D06" w:rsidRPr="001001DB" w:rsidRDefault="00CC1D06" w:rsidP="006D5E9C">
            <w:p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  <w:u w:val="single"/>
              </w:rPr>
            </w:pPr>
            <w:r w:rsidRPr="001001DB">
              <w:rPr>
                <w:rFonts w:ascii="Trebuchet MS" w:hAnsi="Trebuchet MS"/>
                <w:u w:val="single"/>
              </w:rPr>
              <w:t>Вопросы для обсуждения:</w:t>
            </w:r>
          </w:p>
          <w:p w:rsidR="00CC1D06" w:rsidRPr="001001DB" w:rsidRDefault="00CC1D06" w:rsidP="006D5E9C">
            <w:pPr>
              <w:pStyle w:val="af5"/>
              <w:numPr>
                <w:ilvl w:val="0"/>
                <w:numId w:val="37"/>
              </w:numPr>
              <w:spacing w:after="0" w:line="240" w:lineRule="auto"/>
              <w:contextualSpacing w:val="0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 xml:space="preserve">применение </w:t>
            </w:r>
            <w:proofErr w:type="gramStart"/>
            <w:r w:rsidRPr="001001DB">
              <w:rPr>
                <w:rFonts w:ascii="Trebuchet MS" w:hAnsi="Trebuchet MS"/>
              </w:rPr>
              <w:t>Стандарта комплексной профилактики рисков причинения вреда</w:t>
            </w:r>
            <w:proofErr w:type="gramEnd"/>
            <w:r w:rsidRPr="001001DB">
              <w:rPr>
                <w:rFonts w:ascii="Trebuchet MS" w:hAnsi="Trebuchet MS"/>
              </w:rPr>
              <w:t xml:space="preserve"> охраняемым законом ценностям</w:t>
            </w:r>
          </w:p>
          <w:p w:rsidR="00CC1D06" w:rsidRPr="001001DB" w:rsidRDefault="00CC1D06" w:rsidP="006D5E9C">
            <w:pPr>
              <w:pStyle w:val="af5"/>
              <w:numPr>
                <w:ilvl w:val="0"/>
                <w:numId w:val="37"/>
              </w:numPr>
              <w:spacing w:after="0" w:line="240" w:lineRule="auto"/>
              <w:contextualSpacing w:val="0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реализация профилактических мероприятий КНО в 2018 году</w:t>
            </w:r>
          </w:p>
          <w:p w:rsidR="00CC1D06" w:rsidRPr="001001DB" w:rsidRDefault="00CC1D06" w:rsidP="006D5E9C">
            <w:pPr>
              <w:pStyle w:val="af5"/>
              <w:numPr>
                <w:ilvl w:val="0"/>
                <w:numId w:val="37"/>
              </w:numPr>
              <w:spacing w:after="0" w:line="240" w:lineRule="auto"/>
              <w:contextualSpacing w:val="0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о проведении публичных обсуждений правоприменительной практики</w:t>
            </w:r>
          </w:p>
          <w:p w:rsidR="00CC1D06" w:rsidRPr="001001DB" w:rsidRDefault="00CC1D06" w:rsidP="006D5E9C">
            <w:pPr>
              <w:pStyle w:val="af5"/>
              <w:numPr>
                <w:ilvl w:val="0"/>
                <w:numId w:val="37"/>
              </w:numPr>
              <w:spacing w:after="0" w:line="240" w:lineRule="auto"/>
              <w:contextualSpacing w:val="0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практики профилактической работы в КНД</w:t>
            </w:r>
          </w:p>
          <w:p w:rsidR="00CC1D06" w:rsidRPr="001001DB" w:rsidRDefault="00CC1D06" w:rsidP="006D5E9C">
            <w:pPr>
              <w:pStyle w:val="af5"/>
              <w:ind w:left="360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 xml:space="preserve"> </w:t>
            </w:r>
          </w:p>
          <w:p w:rsidR="00CC1D06" w:rsidRPr="001001DB" w:rsidRDefault="00CC1D06" w:rsidP="006D5E9C">
            <w:pPr>
              <w:jc w:val="left"/>
              <w:rPr>
                <w:rFonts w:ascii="Trebuchet MS" w:hAnsi="Trebuchet MS"/>
                <w:u w:val="single"/>
              </w:rPr>
            </w:pPr>
            <w:r w:rsidRPr="001001DB">
              <w:rPr>
                <w:rFonts w:ascii="Trebuchet MS" w:hAnsi="Trebuchet MS"/>
                <w:u w:val="single"/>
              </w:rPr>
              <w:t>Выступающие:</w:t>
            </w:r>
          </w:p>
          <w:p w:rsidR="00F86010" w:rsidRPr="001001DB" w:rsidRDefault="00F86010" w:rsidP="00334FF7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ДЖУЖОМА Вероника Викторовна, первый заместитель руководителя проектного офиса по реализации реформы контрольно-надзорной деятельности</w:t>
            </w:r>
          </w:p>
          <w:p w:rsidR="00CC1D06" w:rsidRPr="001001DB" w:rsidRDefault="00CC1D06" w:rsidP="00334FF7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НЕСТРУГИН Александр Николаевич, главный специалист-эксперт отдела Департамента надзорной деятельности и профилактической работы МЧС России</w:t>
            </w:r>
          </w:p>
          <w:p w:rsidR="00CC1D06" w:rsidRPr="001001DB" w:rsidRDefault="00CC1D06" w:rsidP="00334FF7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СТАРОДУБЦЕВ Николай Васильевич, начальник отдела планирования и анализа надзорной деятельности Департамента государственного жилищного и строительного надзора Свердловской области</w:t>
            </w:r>
          </w:p>
          <w:p w:rsidR="00CC1D06" w:rsidRPr="001001DB" w:rsidRDefault="00CC1D06" w:rsidP="00334FF7">
            <w:pPr>
              <w:pStyle w:val="af5"/>
              <w:numPr>
                <w:ilvl w:val="0"/>
                <w:numId w:val="28"/>
              </w:num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 xml:space="preserve">ШАМСИЕВ Айрат </w:t>
            </w:r>
            <w:proofErr w:type="spellStart"/>
            <w:r w:rsidRPr="001001DB">
              <w:rPr>
                <w:rFonts w:ascii="Trebuchet MS" w:hAnsi="Trebuchet MS"/>
              </w:rPr>
              <w:t>Дулфатович</w:t>
            </w:r>
            <w:proofErr w:type="spellEnd"/>
            <w:r w:rsidRPr="001001DB">
              <w:rPr>
                <w:rFonts w:ascii="Trebuchet MS" w:hAnsi="Trebuchet MS"/>
              </w:rPr>
              <w:t>, заместитель министра экономики Республики Татарстан</w:t>
            </w:r>
          </w:p>
          <w:p w:rsidR="00CC1D06" w:rsidRPr="001001DB" w:rsidRDefault="00CC1D06" w:rsidP="001001DB">
            <w:pPr>
              <w:pStyle w:val="af5"/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</w:p>
          <w:p w:rsidR="00CC1D06" w:rsidRPr="001001DB" w:rsidRDefault="00CC1D06" w:rsidP="0027176C">
            <w:pPr>
              <w:tabs>
                <w:tab w:val="left" w:pos="1701"/>
              </w:tabs>
              <w:spacing w:line="240" w:lineRule="auto"/>
              <w:jc w:val="left"/>
              <w:rPr>
                <w:rFonts w:ascii="Trebuchet MS" w:hAnsi="Trebuchet MS"/>
              </w:rPr>
            </w:pPr>
            <w:r w:rsidRPr="001001DB">
              <w:rPr>
                <w:rFonts w:ascii="Trebuchet MS" w:hAnsi="Trebuchet MS"/>
              </w:rPr>
              <w:t>Модератор: БУРЯГА Владимир Олегович, руководитель проектов проектного офиса по реализации реформы контрольно-надзорной деятельности</w:t>
            </w:r>
          </w:p>
        </w:tc>
      </w:tr>
    </w:tbl>
    <w:p w:rsidR="00CA3D96" w:rsidRPr="001001DB" w:rsidRDefault="00CA3D96" w:rsidP="00176742">
      <w:pPr>
        <w:tabs>
          <w:tab w:val="left" w:pos="3283"/>
        </w:tabs>
        <w:spacing w:after="0" w:line="240" w:lineRule="auto"/>
        <w:jc w:val="left"/>
        <w:rPr>
          <w:rFonts w:ascii="Trebuchet MS" w:hAnsi="Trebuchet MS"/>
        </w:rPr>
      </w:pPr>
      <w:bookmarkStart w:id="0" w:name="_GoBack"/>
      <w:bookmarkEnd w:id="0"/>
    </w:p>
    <w:sectPr w:rsidR="00CA3D96" w:rsidRPr="001001DB" w:rsidSect="00CC1D06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0" w:h="16840"/>
      <w:pgMar w:top="259" w:right="985" w:bottom="851" w:left="1418" w:header="284" w:footer="37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C0AF3" w:rsidRDefault="00DC0AF3">
      <w:r>
        <w:separator/>
      </w:r>
    </w:p>
  </w:endnote>
  <w:endnote w:type="continuationSeparator" w:id="0">
    <w:p w:rsidR="00DC0AF3" w:rsidRDefault="00DC0A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rebuchet MS Bold">
    <w:altName w:val="Trebuchet MS"/>
    <w:charset w:val="00"/>
    <w:family w:val="auto"/>
    <w:pitch w:val="variable"/>
    <w:sig w:usb0="00000001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228F" w:rsidRPr="00F55BBD" w:rsidRDefault="00D8228F" w:rsidP="009167B9">
    <w:pPr>
      <w:pStyle w:val="a3"/>
      <w:framePr w:wrap="around" w:vAnchor="text" w:hAnchor="margin" w:xAlign="right" w:y="1"/>
      <w:rPr>
        <w:rStyle w:val="a6"/>
        <w:rFonts w:ascii="Trebuchet MS" w:hAnsi="Trebuchet MS"/>
        <w:b/>
        <w:color w:val="2B2222"/>
        <w:sz w:val="16"/>
        <w:szCs w:val="16"/>
      </w:rPr>
    </w:pPr>
    <w:r w:rsidRPr="00F55BBD">
      <w:rPr>
        <w:rStyle w:val="a6"/>
        <w:rFonts w:ascii="Trebuchet MS" w:hAnsi="Trebuchet MS"/>
        <w:b/>
        <w:color w:val="2B2222"/>
        <w:sz w:val="16"/>
        <w:szCs w:val="16"/>
      </w:rPr>
      <w:fldChar w:fldCharType="begin"/>
    </w:r>
    <w:r w:rsidRPr="00F55BBD">
      <w:rPr>
        <w:rStyle w:val="a6"/>
        <w:rFonts w:ascii="Trebuchet MS" w:hAnsi="Trebuchet MS"/>
        <w:b/>
        <w:color w:val="2B2222"/>
        <w:sz w:val="16"/>
        <w:szCs w:val="16"/>
      </w:rPr>
      <w:instrText xml:space="preserve">PAGE  </w:instrText>
    </w:r>
    <w:r w:rsidRPr="00F55BBD">
      <w:rPr>
        <w:rStyle w:val="a6"/>
        <w:rFonts w:ascii="Trebuchet MS" w:hAnsi="Trebuchet MS"/>
        <w:b/>
        <w:color w:val="2B2222"/>
        <w:sz w:val="16"/>
        <w:szCs w:val="16"/>
      </w:rPr>
      <w:fldChar w:fldCharType="separate"/>
    </w:r>
    <w:r>
      <w:rPr>
        <w:rStyle w:val="a6"/>
        <w:rFonts w:ascii="Trebuchet MS" w:hAnsi="Trebuchet MS"/>
        <w:b/>
        <w:noProof/>
        <w:color w:val="2B2222"/>
        <w:sz w:val="16"/>
        <w:szCs w:val="16"/>
      </w:rPr>
      <w:t>6</w:t>
    </w:r>
    <w:r w:rsidRPr="00F55BBD">
      <w:rPr>
        <w:rStyle w:val="a6"/>
        <w:rFonts w:ascii="Trebuchet MS" w:hAnsi="Trebuchet MS"/>
        <w:b/>
        <w:color w:val="2B2222"/>
        <w:sz w:val="16"/>
        <w:szCs w:val="16"/>
      </w:rPr>
      <w:fldChar w:fldCharType="end"/>
    </w:r>
  </w:p>
  <w:p w:rsidR="00D8228F" w:rsidRPr="00EB1885" w:rsidRDefault="00D8228F" w:rsidP="00E835C4">
    <w:pPr>
      <w:pStyle w:val="a3"/>
      <w:tabs>
        <w:tab w:val="clear" w:pos="8640"/>
        <w:tab w:val="right" w:pos="9781"/>
      </w:tabs>
      <w:ind w:right="360"/>
    </w:pPr>
    <w:r>
      <w:rPr>
        <w:noProof/>
      </w:rPr>
      <w:drawing>
        <wp:inline distT="0" distB="0" distL="0" distR="0" wp14:anchorId="2DF51A82" wp14:editId="2F06CAE3">
          <wp:extent cx="6829425" cy="542925"/>
          <wp:effectExtent l="0" t="0" r="9525" b="9525"/>
          <wp:docPr id="12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flipH="1">
                    <a:off x="0" y="0"/>
                    <a:ext cx="6829425" cy="542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D8228F" w:rsidRDefault="00D8228F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228F" w:rsidRDefault="00D8228F" w:rsidP="00367856">
    <w:pPr>
      <w:pStyle w:val="a3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926F40">
      <w:rPr>
        <w:rStyle w:val="a6"/>
        <w:noProof/>
      </w:rPr>
      <w:t>1</w:t>
    </w:r>
    <w:r>
      <w:rPr>
        <w:rStyle w:val="a6"/>
      </w:rPr>
      <w:fldChar w:fldCharType="end"/>
    </w:r>
  </w:p>
  <w:p w:rsidR="00D8228F" w:rsidRDefault="00D8228F" w:rsidP="009167B9">
    <w:pPr>
      <w:pStyle w:val="a3"/>
      <w:ind w:right="360"/>
      <w:jc w:val="right"/>
    </w:pPr>
  </w:p>
  <w:p w:rsidR="00D8228F" w:rsidRPr="00833321" w:rsidRDefault="00D8228F" w:rsidP="00E835C4">
    <w:pPr>
      <w:pStyle w:val="a3"/>
      <w:ind w:left="-1701" w:right="360"/>
      <w:rPr>
        <w:lang w:val="en-US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228F" w:rsidRDefault="00D8228F" w:rsidP="00E835C4">
    <w:pPr>
      <w:pStyle w:val="ab"/>
    </w:pPr>
    <w:r>
      <w:t>Москва, пр-т Академика Сахарова, 12</w:t>
    </w:r>
  </w:p>
  <w:p w:rsidR="00D8228F" w:rsidRPr="00977844" w:rsidRDefault="00926F40" w:rsidP="00E835C4">
    <w:pPr>
      <w:pStyle w:val="aa"/>
    </w:pPr>
    <w:hyperlink r:id="rId1" w:history="1">
      <w:r w:rsidR="00D8228F" w:rsidRPr="00C779FD">
        <w:t>www.ac.gov.ru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C0AF3" w:rsidRDefault="00DC0AF3">
      <w:r>
        <w:separator/>
      </w:r>
    </w:p>
  </w:footnote>
  <w:footnote w:type="continuationSeparator" w:id="0">
    <w:p w:rsidR="00DC0AF3" w:rsidRDefault="00DC0AF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228F" w:rsidRDefault="00D8228F" w:rsidP="00E835C4">
    <w:pPr>
      <w:pStyle w:val="a7"/>
      <w:ind w:hanging="709"/>
    </w:pPr>
    <w:r>
      <w:rPr>
        <w:noProof/>
      </w:rPr>
      <mc:AlternateContent>
        <mc:Choice Requires="wps">
          <w:drawing>
            <wp:anchor distT="4294967291" distB="4294967291" distL="114300" distR="114300" simplePos="0" relativeHeight="251657216" behindDoc="0" locked="0" layoutInCell="1" allowOverlap="1" wp14:anchorId="33596AFF" wp14:editId="086A8E82">
              <wp:simplePos x="0" y="0"/>
              <wp:positionH relativeFrom="column">
                <wp:posOffset>1270</wp:posOffset>
              </wp:positionH>
              <wp:positionV relativeFrom="paragraph">
                <wp:posOffset>1146809</wp:posOffset>
              </wp:positionV>
              <wp:extent cx="5760085" cy="0"/>
              <wp:effectExtent l="0" t="0" r="12065" b="19050"/>
              <wp:wrapNone/>
              <wp:docPr id="5" name="Straight Connector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760085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D39549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Straight Connector 4" o:spid="_x0000_s1026" style="position:absolute;z-index:251657216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from=".1pt,90.3pt" to="453.65pt,9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" strokecolor="#d39549" strokeweight=".5pt">
              <o:lock v:ext="edit" shapetype="f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7AE9CAD8" wp14:editId="7617B474">
              <wp:simplePos x="0" y="0"/>
              <wp:positionH relativeFrom="column">
                <wp:posOffset>-96520</wp:posOffset>
              </wp:positionH>
              <wp:positionV relativeFrom="paragraph">
                <wp:posOffset>528320</wp:posOffset>
              </wp:positionV>
              <wp:extent cx="3783330" cy="431800"/>
              <wp:effectExtent l="0" t="0" r="7620" b="6350"/>
              <wp:wrapNone/>
              <wp:docPr id="19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783330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/>
                    </wps:spPr>
                    <wps:txbx>
                      <w:txbxContent>
                        <w:p w:rsidR="00D8228F" w:rsidRPr="009F7042" w:rsidRDefault="00D8228F" w:rsidP="00E835C4">
                          <w:pPr>
                            <w:pStyle w:val="a9"/>
                            <w:rPr>
                              <w:rFonts w:ascii="Times New Roman" w:hAnsi="Times New Roman"/>
                            </w:rPr>
                          </w:pPr>
                          <w:r>
                            <w:t>Роль ситуационных центров в системе поддержки принятия решений государственного управления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9" o:spid="_x0000_s1026" type="#_x0000_t202" style="position:absolute;left:0;text-align:left;margin-left:-7.6pt;margin-top:41.6pt;width:297.9pt;height:34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" filled="f" stroked="f">
              <v:path arrowok="t"/>
              <v:textbox inset="0,0,0,0">
                <w:txbxContent>
                  <w:p w:rsidR="00D8228F" w:rsidRPr="009F7042" w:rsidRDefault="00D8228F" w:rsidP="00E835C4">
                    <w:pPr>
                      <w:pStyle w:val="a9"/>
                      <w:rPr>
                        <w:rFonts w:ascii="Times New Roman" w:hAnsi="Times New Roman"/>
                      </w:rPr>
                    </w:pPr>
                    <w:r>
                      <w:t>Роль ситуационных центров в системе поддержки принятия решений государственного управления</w:t>
                    </w:r>
                  </w:p>
                </w:txbxContent>
              </v:textbox>
            </v:shape>
          </w:pict>
        </mc:Fallback>
      </mc:AlternateContent>
    </w:r>
  </w:p>
  <w:p w:rsidR="00D8228F" w:rsidRDefault="00D8228F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6F85" w:rsidRDefault="00416F85" w:rsidP="006B7FA9">
    <w:pPr>
      <w:pStyle w:val="a7"/>
      <w:jc w:val="right"/>
    </w:pPr>
  </w:p>
  <w:p w:rsidR="00416F85" w:rsidRDefault="00416F85" w:rsidP="006B7FA9">
    <w:pPr>
      <w:pStyle w:val="a7"/>
      <w:jc w:val="right"/>
    </w:pPr>
  </w:p>
  <w:p w:rsidR="00CC1D06" w:rsidRDefault="00CC1D06" w:rsidP="00CC1D06">
    <w:pPr>
      <w:pStyle w:val="a7"/>
      <w:jc w:val="right"/>
    </w:pPr>
    <w:r>
      <w:rPr>
        <w:noProof/>
      </w:rPr>
      <w:drawing>
        <wp:inline distT="0" distB="0" distL="0" distR="0" wp14:anchorId="0672CD3D" wp14:editId="7D3863D0">
          <wp:extent cx="2226432" cy="946297"/>
          <wp:effectExtent l="0" t="0" r="2540" b="6350"/>
          <wp:docPr id="6" name="Рисунок 6" descr="C:\Users\e.pustarnakova\AppData\Local\Microsoft\Windows\Temporary Internet Files\Content.Word\Logo refor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e.pustarnakova\AppData\Local\Microsoft\Windows\Temporary Internet Files\Content.Word\Logo reform.jp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3433" b="20149"/>
                  <a:stretch/>
                </pic:blipFill>
                <pic:spPr bwMode="auto">
                  <a:xfrm>
                    <a:off x="0" y="0"/>
                    <a:ext cx="2226432" cy="946297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:rsidR="00D8228F" w:rsidRDefault="00D8228F" w:rsidP="00CC1D06">
    <w:pPr>
      <w:pStyle w:val="a7"/>
      <w:jc w:val="right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75A2DC7" wp14:editId="599B1803">
          <wp:simplePos x="0" y="0"/>
          <wp:positionH relativeFrom="column">
            <wp:posOffset>-632795</wp:posOffset>
          </wp:positionH>
          <wp:positionV relativeFrom="page">
            <wp:posOffset>214630</wp:posOffset>
          </wp:positionV>
          <wp:extent cx="2880360" cy="929640"/>
          <wp:effectExtent l="0" t="0" r="0" b="3810"/>
          <wp:wrapNone/>
          <wp:docPr id="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360" cy="9296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228F" w:rsidRPr="00395294" w:rsidRDefault="00D8228F">
    <w:pPr>
      <w:pStyle w:val="a7"/>
      <w:rPr>
        <w:lang w:val="en-US"/>
      </w:rPr>
    </w:pPr>
  </w:p>
  <w:p w:rsidR="00D8228F" w:rsidRDefault="00D8228F">
    <w:pPr>
      <w:pStyle w:val="a7"/>
    </w:pPr>
    <w:r w:rsidRPr="002E1E7B">
      <w:rPr>
        <w:noProof/>
      </w:rPr>
      <w:drawing>
        <wp:anchor distT="0" distB="0" distL="114300" distR="114300" simplePos="0" relativeHeight="251662336" behindDoc="1" locked="0" layoutInCell="1" allowOverlap="1" wp14:anchorId="32A24241" wp14:editId="15D47EA6">
          <wp:simplePos x="0" y="0"/>
          <wp:positionH relativeFrom="column">
            <wp:posOffset>-592203</wp:posOffset>
          </wp:positionH>
          <wp:positionV relativeFrom="page">
            <wp:posOffset>203128</wp:posOffset>
          </wp:positionV>
          <wp:extent cx="2880360" cy="929640"/>
          <wp:effectExtent l="0" t="0" r="0" b="3810"/>
          <wp:wrapNone/>
          <wp:docPr id="1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360" cy="9296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E08632B"/>
    <w:multiLevelType w:val="hybridMultilevel"/>
    <w:tmpl w:val="32CA51B4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D7B1206E"/>
    <w:multiLevelType w:val="hybridMultilevel"/>
    <w:tmpl w:val="CDD8548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BCA7BBE"/>
    <w:multiLevelType w:val="hybridMultilevel"/>
    <w:tmpl w:val="E6B415EC"/>
    <w:lvl w:ilvl="0" w:tplc="724A194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F76D7C"/>
    <w:multiLevelType w:val="hybridMultilevel"/>
    <w:tmpl w:val="605280FA"/>
    <w:lvl w:ilvl="0" w:tplc="001A1D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613D58"/>
    <w:multiLevelType w:val="hybridMultilevel"/>
    <w:tmpl w:val="42C855AE"/>
    <w:lvl w:ilvl="0" w:tplc="001A1D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DB2309"/>
    <w:multiLevelType w:val="hybridMultilevel"/>
    <w:tmpl w:val="7568BC68"/>
    <w:lvl w:ilvl="0" w:tplc="001A1D6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1C6875D3"/>
    <w:multiLevelType w:val="hybridMultilevel"/>
    <w:tmpl w:val="CC16F532"/>
    <w:lvl w:ilvl="0" w:tplc="001A1D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260969"/>
    <w:multiLevelType w:val="hybridMultilevel"/>
    <w:tmpl w:val="B1F20A88"/>
    <w:lvl w:ilvl="0" w:tplc="001A1D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0837BE8"/>
    <w:multiLevelType w:val="hybridMultilevel"/>
    <w:tmpl w:val="7CB801DE"/>
    <w:lvl w:ilvl="0" w:tplc="BDFC1666"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1BB28FD"/>
    <w:multiLevelType w:val="hybridMultilevel"/>
    <w:tmpl w:val="61ACA2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21B2002"/>
    <w:multiLevelType w:val="hybridMultilevel"/>
    <w:tmpl w:val="FCF4C022"/>
    <w:lvl w:ilvl="0" w:tplc="88EC4F20">
      <w:numFmt w:val="bullet"/>
      <w:lvlText w:val="-"/>
      <w:lvlJc w:val="left"/>
      <w:pPr>
        <w:ind w:left="360" w:hanging="360"/>
      </w:pPr>
      <w:rPr>
        <w:rFonts w:ascii="Trebuchet MS" w:eastAsia="MS Mincho" w:hAnsi="Trebuchet MS" w:cs="Times New Roman" w:hint="default"/>
        <w:i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5253B46"/>
    <w:multiLevelType w:val="hybridMultilevel"/>
    <w:tmpl w:val="6AE2CA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5CA72F6"/>
    <w:multiLevelType w:val="hybridMultilevel"/>
    <w:tmpl w:val="64FEC0C0"/>
    <w:lvl w:ilvl="0" w:tplc="001A1D6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3">
    <w:nsid w:val="269E39B0"/>
    <w:multiLevelType w:val="hybridMultilevel"/>
    <w:tmpl w:val="CA081982"/>
    <w:lvl w:ilvl="0" w:tplc="3D6A74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8270DEB"/>
    <w:multiLevelType w:val="hybridMultilevel"/>
    <w:tmpl w:val="3E5E2620"/>
    <w:lvl w:ilvl="0" w:tplc="001A1D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8D41199"/>
    <w:multiLevelType w:val="hybridMultilevel"/>
    <w:tmpl w:val="A45CED5E"/>
    <w:lvl w:ilvl="0" w:tplc="88EC4F20">
      <w:numFmt w:val="bullet"/>
      <w:lvlText w:val="-"/>
      <w:lvlJc w:val="left"/>
      <w:pPr>
        <w:ind w:left="360" w:hanging="360"/>
      </w:pPr>
      <w:rPr>
        <w:rFonts w:ascii="Trebuchet MS" w:eastAsia="MS Mincho" w:hAnsi="Trebuchet MS" w:cs="Times New Roman" w:hint="default"/>
        <w:i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AED7153"/>
    <w:multiLevelType w:val="hybridMultilevel"/>
    <w:tmpl w:val="BD2CCB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D6F2B44"/>
    <w:multiLevelType w:val="hybridMultilevel"/>
    <w:tmpl w:val="D248C7A8"/>
    <w:lvl w:ilvl="0" w:tplc="001A1D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EFC2F45"/>
    <w:multiLevelType w:val="hybridMultilevel"/>
    <w:tmpl w:val="D19E2866"/>
    <w:lvl w:ilvl="0" w:tplc="001A1D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1EE2A97"/>
    <w:multiLevelType w:val="hybridMultilevel"/>
    <w:tmpl w:val="4184D554"/>
    <w:lvl w:ilvl="0" w:tplc="88EC4F20">
      <w:numFmt w:val="bullet"/>
      <w:lvlText w:val="-"/>
      <w:lvlJc w:val="left"/>
      <w:pPr>
        <w:ind w:left="360" w:hanging="360"/>
      </w:pPr>
      <w:rPr>
        <w:rFonts w:ascii="Trebuchet MS" w:eastAsia="MS Mincho" w:hAnsi="Trebuchet MS" w:cs="Times New Roman" w:hint="default"/>
        <w:i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297050D"/>
    <w:multiLevelType w:val="hybridMultilevel"/>
    <w:tmpl w:val="7418335A"/>
    <w:lvl w:ilvl="0" w:tplc="001A1D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43F1A2B"/>
    <w:multiLevelType w:val="hybridMultilevel"/>
    <w:tmpl w:val="D99EFC82"/>
    <w:lvl w:ilvl="0" w:tplc="001A1D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4822AD0"/>
    <w:multiLevelType w:val="hybridMultilevel"/>
    <w:tmpl w:val="72D86BE4"/>
    <w:lvl w:ilvl="0" w:tplc="001A1D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7016D27"/>
    <w:multiLevelType w:val="hybridMultilevel"/>
    <w:tmpl w:val="6EA636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B6E17F9"/>
    <w:multiLevelType w:val="hybridMultilevel"/>
    <w:tmpl w:val="36B2A1B0"/>
    <w:lvl w:ilvl="0" w:tplc="001A1D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DBA44F5"/>
    <w:multiLevelType w:val="hybridMultilevel"/>
    <w:tmpl w:val="717413A2"/>
    <w:lvl w:ilvl="0" w:tplc="001A1D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17B5BE3"/>
    <w:multiLevelType w:val="hybridMultilevel"/>
    <w:tmpl w:val="D30C236A"/>
    <w:lvl w:ilvl="0" w:tplc="001A1D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3AF553D"/>
    <w:multiLevelType w:val="hybridMultilevel"/>
    <w:tmpl w:val="6798AE9A"/>
    <w:lvl w:ilvl="0" w:tplc="001A1D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4C20DDA"/>
    <w:multiLevelType w:val="hybridMultilevel"/>
    <w:tmpl w:val="13DC1FA2"/>
    <w:lvl w:ilvl="0" w:tplc="BDFC1666"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47193C9D"/>
    <w:multiLevelType w:val="hybridMultilevel"/>
    <w:tmpl w:val="1A94DF8A"/>
    <w:lvl w:ilvl="0" w:tplc="724A194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8A93C51"/>
    <w:multiLevelType w:val="hybridMultilevel"/>
    <w:tmpl w:val="30744ED8"/>
    <w:lvl w:ilvl="0" w:tplc="88EC4F20">
      <w:numFmt w:val="bullet"/>
      <w:lvlText w:val="-"/>
      <w:lvlJc w:val="left"/>
      <w:pPr>
        <w:ind w:left="360" w:hanging="360"/>
      </w:pPr>
      <w:rPr>
        <w:rFonts w:ascii="Trebuchet MS" w:eastAsia="MS Mincho" w:hAnsi="Trebuchet MS" w:cs="Times New Roman" w:hint="default"/>
        <w:i w:val="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4A3C2174"/>
    <w:multiLevelType w:val="hybridMultilevel"/>
    <w:tmpl w:val="B7A834EA"/>
    <w:lvl w:ilvl="0" w:tplc="001A1D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13A57E6"/>
    <w:multiLevelType w:val="hybridMultilevel"/>
    <w:tmpl w:val="7F64AD4E"/>
    <w:lvl w:ilvl="0" w:tplc="001A1D6A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3">
    <w:nsid w:val="524B5801"/>
    <w:multiLevelType w:val="hybridMultilevel"/>
    <w:tmpl w:val="BB3681C0"/>
    <w:lvl w:ilvl="0" w:tplc="001A1D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3F47034"/>
    <w:multiLevelType w:val="hybridMultilevel"/>
    <w:tmpl w:val="EB049FBA"/>
    <w:lvl w:ilvl="0" w:tplc="3D6A7462">
      <w:start w:val="1"/>
      <w:numFmt w:val="bullet"/>
      <w:lvlText w:val=""/>
      <w:lvlJc w:val="left"/>
      <w:pPr>
        <w:ind w:left="7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8906381"/>
    <w:multiLevelType w:val="hybridMultilevel"/>
    <w:tmpl w:val="BF4404B4"/>
    <w:lvl w:ilvl="0" w:tplc="46D604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B9208154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58A0461A"/>
    <w:multiLevelType w:val="hybridMultilevel"/>
    <w:tmpl w:val="2E084438"/>
    <w:lvl w:ilvl="0" w:tplc="3D6A74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C1852AE"/>
    <w:multiLevelType w:val="hybridMultilevel"/>
    <w:tmpl w:val="37A05A84"/>
    <w:lvl w:ilvl="0" w:tplc="001A1D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5C61507B"/>
    <w:multiLevelType w:val="hybridMultilevel"/>
    <w:tmpl w:val="98907050"/>
    <w:lvl w:ilvl="0" w:tplc="3D6A74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616E7933"/>
    <w:multiLevelType w:val="hybridMultilevel"/>
    <w:tmpl w:val="BF02425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65A23533"/>
    <w:multiLevelType w:val="hybridMultilevel"/>
    <w:tmpl w:val="2732EBF0"/>
    <w:lvl w:ilvl="0" w:tplc="001A1D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8AF4989"/>
    <w:multiLevelType w:val="hybridMultilevel"/>
    <w:tmpl w:val="AFAAC416"/>
    <w:lvl w:ilvl="0" w:tplc="001A1D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545327C"/>
    <w:multiLevelType w:val="hybridMultilevel"/>
    <w:tmpl w:val="F82E9B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6E17213"/>
    <w:multiLevelType w:val="hybridMultilevel"/>
    <w:tmpl w:val="487AD14C"/>
    <w:lvl w:ilvl="0" w:tplc="001A1D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811753F"/>
    <w:multiLevelType w:val="hybridMultilevel"/>
    <w:tmpl w:val="9D8482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A2245A7"/>
    <w:multiLevelType w:val="hybridMultilevel"/>
    <w:tmpl w:val="910CE602"/>
    <w:lvl w:ilvl="0" w:tplc="001A1D6A">
      <w:start w:val="1"/>
      <w:numFmt w:val="bullet"/>
      <w:lvlText w:val=""/>
      <w:lvlJc w:val="left"/>
      <w:pPr>
        <w:ind w:left="7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46">
    <w:nsid w:val="7AFB38DB"/>
    <w:multiLevelType w:val="hybridMultilevel"/>
    <w:tmpl w:val="B9FA2F92"/>
    <w:lvl w:ilvl="0" w:tplc="001A1D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7EB65B77"/>
    <w:multiLevelType w:val="hybridMultilevel"/>
    <w:tmpl w:val="47CA6006"/>
    <w:lvl w:ilvl="0" w:tplc="001A1D6A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6"/>
  </w:num>
  <w:num w:numId="3">
    <w:abstractNumId w:val="30"/>
  </w:num>
  <w:num w:numId="4">
    <w:abstractNumId w:val="15"/>
  </w:num>
  <w:num w:numId="5">
    <w:abstractNumId w:val="19"/>
  </w:num>
  <w:num w:numId="6">
    <w:abstractNumId w:val="10"/>
  </w:num>
  <w:num w:numId="7">
    <w:abstractNumId w:val="28"/>
  </w:num>
  <w:num w:numId="8">
    <w:abstractNumId w:val="1"/>
  </w:num>
  <w:num w:numId="9">
    <w:abstractNumId w:val="0"/>
  </w:num>
  <w:num w:numId="10">
    <w:abstractNumId w:val="9"/>
  </w:num>
  <w:num w:numId="11">
    <w:abstractNumId w:val="8"/>
  </w:num>
  <w:num w:numId="12">
    <w:abstractNumId w:val="44"/>
  </w:num>
  <w:num w:numId="13">
    <w:abstractNumId w:val="5"/>
  </w:num>
  <w:num w:numId="14">
    <w:abstractNumId w:val="3"/>
  </w:num>
  <w:num w:numId="15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"/>
  </w:num>
  <w:num w:numId="18">
    <w:abstractNumId w:val="39"/>
  </w:num>
  <w:num w:numId="19">
    <w:abstractNumId w:val="31"/>
  </w:num>
  <w:num w:numId="20">
    <w:abstractNumId w:val="27"/>
  </w:num>
  <w:num w:numId="21">
    <w:abstractNumId w:val="20"/>
  </w:num>
  <w:num w:numId="22">
    <w:abstractNumId w:val="21"/>
  </w:num>
  <w:num w:numId="23">
    <w:abstractNumId w:val="37"/>
  </w:num>
  <w:num w:numId="24">
    <w:abstractNumId w:val="40"/>
  </w:num>
  <w:num w:numId="25">
    <w:abstractNumId w:val="4"/>
  </w:num>
  <w:num w:numId="26">
    <w:abstractNumId w:val="6"/>
  </w:num>
  <w:num w:numId="27">
    <w:abstractNumId w:val="14"/>
  </w:num>
  <w:num w:numId="28">
    <w:abstractNumId w:val="7"/>
  </w:num>
  <w:num w:numId="29">
    <w:abstractNumId w:val="38"/>
  </w:num>
  <w:num w:numId="30">
    <w:abstractNumId w:val="13"/>
  </w:num>
  <w:num w:numId="31">
    <w:abstractNumId w:val="25"/>
  </w:num>
  <w:num w:numId="32">
    <w:abstractNumId w:val="11"/>
  </w:num>
  <w:num w:numId="33">
    <w:abstractNumId w:val="34"/>
  </w:num>
  <w:num w:numId="34">
    <w:abstractNumId w:val="36"/>
  </w:num>
  <w:num w:numId="35">
    <w:abstractNumId w:val="41"/>
  </w:num>
  <w:num w:numId="36">
    <w:abstractNumId w:val="47"/>
  </w:num>
  <w:num w:numId="37">
    <w:abstractNumId w:val="12"/>
  </w:num>
  <w:num w:numId="38">
    <w:abstractNumId w:val="23"/>
  </w:num>
  <w:num w:numId="39">
    <w:abstractNumId w:val="26"/>
  </w:num>
  <w:num w:numId="40">
    <w:abstractNumId w:val="45"/>
  </w:num>
  <w:num w:numId="41">
    <w:abstractNumId w:val="22"/>
  </w:num>
  <w:num w:numId="42">
    <w:abstractNumId w:val="18"/>
  </w:num>
  <w:num w:numId="43">
    <w:abstractNumId w:val="43"/>
  </w:num>
  <w:num w:numId="44">
    <w:abstractNumId w:val="46"/>
  </w:num>
  <w:num w:numId="45">
    <w:abstractNumId w:val="33"/>
  </w:num>
  <w:num w:numId="46">
    <w:abstractNumId w:val="17"/>
  </w:num>
  <w:num w:numId="47">
    <w:abstractNumId w:val="35"/>
  </w:num>
  <w:num w:numId="48">
    <w:abstractNumId w:val="24"/>
  </w:num>
  <w:num w:numId="49">
    <w:abstractNumId w:val="32"/>
  </w:num>
  <w:num w:numId="50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474B"/>
    <w:rsid w:val="000006D8"/>
    <w:rsid w:val="000015C3"/>
    <w:rsid w:val="00002431"/>
    <w:rsid w:val="00003EE9"/>
    <w:rsid w:val="00004110"/>
    <w:rsid w:val="00004D25"/>
    <w:rsid w:val="00004DB9"/>
    <w:rsid w:val="000053EC"/>
    <w:rsid w:val="0001055E"/>
    <w:rsid w:val="00010C52"/>
    <w:rsid w:val="00010FA2"/>
    <w:rsid w:val="00011154"/>
    <w:rsid w:val="00011521"/>
    <w:rsid w:val="00012EE0"/>
    <w:rsid w:val="00013114"/>
    <w:rsid w:val="00013829"/>
    <w:rsid w:val="0001467D"/>
    <w:rsid w:val="000166A1"/>
    <w:rsid w:val="00016C18"/>
    <w:rsid w:val="00020153"/>
    <w:rsid w:val="000209A9"/>
    <w:rsid w:val="00020DEA"/>
    <w:rsid w:val="00021C86"/>
    <w:rsid w:val="000238E4"/>
    <w:rsid w:val="0002477F"/>
    <w:rsid w:val="00025808"/>
    <w:rsid w:val="00026F02"/>
    <w:rsid w:val="00027E5B"/>
    <w:rsid w:val="000366ED"/>
    <w:rsid w:val="00040E3C"/>
    <w:rsid w:val="000412D8"/>
    <w:rsid w:val="00041D3A"/>
    <w:rsid w:val="00043551"/>
    <w:rsid w:val="00044139"/>
    <w:rsid w:val="00050F13"/>
    <w:rsid w:val="00051718"/>
    <w:rsid w:val="00051824"/>
    <w:rsid w:val="0005188D"/>
    <w:rsid w:val="0005319D"/>
    <w:rsid w:val="00055167"/>
    <w:rsid w:val="00055381"/>
    <w:rsid w:val="00060718"/>
    <w:rsid w:val="00061A5C"/>
    <w:rsid w:val="00062029"/>
    <w:rsid w:val="0006331C"/>
    <w:rsid w:val="000634B1"/>
    <w:rsid w:val="000640A8"/>
    <w:rsid w:val="00066B79"/>
    <w:rsid w:val="00067635"/>
    <w:rsid w:val="00070428"/>
    <w:rsid w:val="00070CB6"/>
    <w:rsid w:val="00070E3F"/>
    <w:rsid w:val="000712E9"/>
    <w:rsid w:val="00072DA5"/>
    <w:rsid w:val="00073092"/>
    <w:rsid w:val="000739F1"/>
    <w:rsid w:val="00074166"/>
    <w:rsid w:val="0007526A"/>
    <w:rsid w:val="0007688F"/>
    <w:rsid w:val="0007779A"/>
    <w:rsid w:val="00086CCD"/>
    <w:rsid w:val="00087115"/>
    <w:rsid w:val="00090982"/>
    <w:rsid w:val="000916B2"/>
    <w:rsid w:val="00092653"/>
    <w:rsid w:val="00092946"/>
    <w:rsid w:val="0009304C"/>
    <w:rsid w:val="00093B99"/>
    <w:rsid w:val="000944CE"/>
    <w:rsid w:val="000954AA"/>
    <w:rsid w:val="00095575"/>
    <w:rsid w:val="00096ACD"/>
    <w:rsid w:val="00097E44"/>
    <w:rsid w:val="00097E62"/>
    <w:rsid w:val="000A052E"/>
    <w:rsid w:val="000A16DD"/>
    <w:rsid w:val="000A2DA4"/>
    <w:rsid w:val="000B0A68"/>
    <w:rsid w:val="000B23E7"/>
    <w:rsid w:val="000B3DF9"/>
    <w:rsid w:val="000B4414"/>
    <w:rsid w:val="000B482B"/>
    <w:rsid w:val="000B4DB3"/>
    <w:rsid w:val="000B6499"/>
    <w:rsid w:val="000B6FEB"/>
    <w:rsid w:val="000B72FA"/>
    <w:rsid w:val="000C26DD"/>
    <w:rsid w:val="000C2D01"/>
    <w:rsid w:val="000C2D28"/>
    <w:rsid w:val="000C4E71"/>
    <w:rsid w:val="000C5AB1"/>
    <w:rsid w:val="000C7158"/>
    <w:rsid w:val="000C72F1"/>
    <w:rsid w:val="000D04B4"/>
    <w:rsid w:val="000D1643"/>
    <w:rsid w:val="000D2289"/>
    <w:rsid w:val="000D4FA5"/>
    <w:rsid w:val="000D6533"/>
    <w:rsid w:val="000D700B"/>
    <w:rsid w:val="000E172D"/>
    <w:rsid w:val="000E1B20"/>
    <w:rsid w:val="000E1CE1"/>
    <w:rsid w:val="000E2F3B"/>
    <w:rsid w:val="000E4372"/>
    <w:rsid w:val="000E4471"/>
    <w:rsid w:val="000E739F"/>
    <w:rsid w:val="000E7C30"/>
    <w:rsid w:val="000F054A"/>
    <w:rsid w:val="000F1B47"/>
    <w:rsid w:val="000F25F2"/>
    <w:rsid w:val="000F3184"/>
    <w:rsid w:val="000F440F"/>
    <w:rsid w:val="000F4699"/>
    <w:rsid w:val="000F4B3B"/>
    <w:rsid w:val="000F7BF8"/>
    <w:rsid w:val="001001DB"/>
    <w:rsid w:val="00100462"/>
    <w:rsid w:val="00100611"/>
    <w:rsid w:val="00101588"/>
    <w:rsid w:val="00102272"/>
    <w:rsid w:val="0010300B"/>
    <w:rsid w:val="00103E4D"/>
    <w:rsid w:val="00104958"/>
    <w:rsid w:val="00104A49"/>
    <w:rsid w:val="00104C64"/>
    <w:rsid w:val="00105180"/>
    <w:rsid w:val="001055B7"/>
    <w:rsid w:val="0011004B"/>
    <w:rsid w:val="001101EB"/>
    <w:rsid w:val="00110B2E"/>
    <w:rsid w:val="00113826"/>
    <w:rsid w:val="00113E76"/>
    <w:rsid w:val="001141C8"/>
    <w:rsid w:val="001152D8"/>
    <w:rsid w:val="00115FEE"/>
    <w:rsid w:val="001161CB"/>
    <w:rsid w:val="00116DEA"/>
    <w:rsid w:val="0011732A"/>
    <w:rsid w:val="00121E84"/>
    <w:rsid w:val="001227CD"/>
    <w:rsid w:val="00122DFC"/>
    <w:rsid w:val="001250DA"/>
    <w:rsid w:val="001251D3"/>
    <w:rsid w:val="0012652C"/>
    <w:rsid w:val="00126C3D"/>
    <w:rsid w:val="00127286"/>
    <w:rsid w:val="00127CAE"/>
    <w:rsid w:val="00130094"/>
    <w:rsid w:val="0013079F"/>
    <w:rsid w:val="00130954"/>
    <w:rsid w:val="00132BA1"/>
    <w:rsid w:val="001336E4"/>
    <w:rsid w:val="00135764"/>
    <w:rsid w:val="0013595A"/>
    <w:rsid w:val="001371A2"/>
    <w:rsid w:val="001379AB"/>
    <w:rsid w:val="00140114"/>
    <w:rsid w:val="00140639"/>
    <w:rsid w:val="0014063D"/>
    <w:rsid w:val="00141117"/>
    <w:rsid w:val="00142A7E"/>
    <w:rsid w:val="001433CA"/>
    <w:rsid w:val="00144326"/>
    <w:rsid w:val="00144A2B"/>
    <w:rsid w:val="001455FB"/>
    <w:rsid w:val="00145CDD"/>
    <w:rsid w:val="00146D5E"/>
    <w:rsid w:val="00150763"/>
    <w:rsid w:val="00152C6E"/>
    <w:rsid w:val="0015391A"/>
    <w:rsid w:val="00154E7B"/>
    <w:rsid w:val="0015717F"/>
    <w:rsid w:val="00157AA2"/>
    <w:rsid w:val="00157CE9"/>
    <w:rsid w:val="001611FE"/>
    <w:rsid w:val="001613C2"/>
    <w:rsid w:val="001630CE"/>
    <w:rsid w:val="00164652"/>
    <w:rsid w:val="00165929"/>
    <w:rsid w:val="00166E22"/>
    <w:rsid w:val="001712AC"/>
    <w:rsid w:val="00171B9A"/>
    <w:rsid w:val="001734DA"/>
    <w:rsid w:val="0017382C"/>
    <w:rsid w:val="0017457F"/>
    <w:rsid w:val="001748F4"/>
    <w:rsid w:val="00174ADB"/>
    <w:rsid w:val="00175069"/>
    <w:rsid w:val="00175D8D"/>
    <w:rsid w:val="00176742"/>
    <w:rsid w:val="001805D9"/>
    <w:rsid w:val="00182EF3"/>
    <w:rsid w:val="0018304F"/>
    <w:rsid w:val="001843B3"/>
    <w:rsid w:val="00184D13"/>
    <w:rsid w:val="00186E05"/>
    <w:rsid w:val="00186F8B"/>
    <w:rsid w:val="00187AA8"/>
    <w:rsid w:val="00187D23"/>
    <w:rsid w:val="00190332"/>
    <w:rsid w:val="001904FB"/>
    <w:rsid w:val="00191B86"/>
    <w:rsid w:val="001945DA"/>
    <w:rsid w:val="001963FF"/>
    <w:rsid w:val="001978FC"/>
    <w:rsid w:val="001A0383"/>
    <w:rsid w:val="001A2009"/>
    <w:rsid w:val="001A2F47"/>
    <w:rsid w:val="001A6077"/>
    <w:rsid w:val="001A7E87"/>
    <w:rsid w:val="001B0EAB"/>
    <w:rsid w:val="001B1298"/>
    <w:rsid w:val="001B29A2"/>
    <w:rsid w:val="001B2B9D"/>
    <w:rsid w:val="001B5244"/>
    <w:rsid w:val="001B69A7"/>
    <w:rsid w:val="001B6A28"/>
    <w:rsid w:val="001C0043"/>
    <w:rsid w:val="001C0184"/>
    <w:rsid w:val="001C0D33"/>
    <w:rsid w:val="001C1F75"/>
    <w:rsid w:val="001C2A9B"/>
    <w:rsid w:val="001C46FA"/>
    <w:rsid w:val="001C51CF"/>
    <w:rsid w:val="001C5676"/>
    <w:rsid w:val="001C6519"/>
    <w:rsid w:val="001C668F"/>
    <w:rsid w:val="001E0CDE"/>
    <w:rsid w:val="001E17A3"/>
    <w:rsid w:val="001E29C9"/>
    <w:rsid w:val="001E3BCC"/>
    <w:rsid w:val="001E489A"/>
    <w:rsid w:val="001E49E4"/>
    <w:rsid w:val="001E6FBA"/>
    <w:rsid w:val="001E75CB"/>
    <w:rsid w:val="001E77B4"/>
    <w:rsid w:val="001F0CC2"/>
    <w:rsid w:val="001F5AC4"/>
    <w:rsid w:val="001F5DB0"/>
    <w:rsid w:val="001F6271"/>
    <w:rsid w:val="001F65C1"/>
    <w:rsid w:val="001F7137"/>
    <w:rsid w:val="001F76C3"/>
    <w:rsid w:val="002017DA"/>
    <w:rsid w:val="00201A2C"/>
    <w:rsid w:val="002021B1"/>
    <w:rsid w:val="00203C85"/>
    <w:rsid w:val="00203FCF"/>
    <w:rsid w:val="002121C4"/>
    <w:rsid w:val="00213961"/>
    <w:rsid w:val="00213B3F"/>
    <w:rsid w:val="00217D81"/>
    <w:rsid w:val="00222344"/>
    <w:rsid w:val="00223CD5"/>
    <w:rsid w:val="00224349"/>
    <w:rsid w:val="002257DB"/>
    <w:rsid w:val="00225DEC"/>
    <w:rsid w:val="00226839"/>
    <w:rsid w:val="00230016"/>
    <w:rsid w:val="00230424"/>
    <w:rsid w:val="0023124F"/>
    <w:rsid w:val="0023212A"/>
    <w:rsid w:val="00233EDE"/>
    <w:rsid w:val="00233FFD"/>
    <w:rsid w:val="0023602D"/>
    <w:rsid w:val="00236C73"/>
    <w:rsid w:val="00240C73"/>
    <w:rsid w:val="00241AC3"/>
    <w:rsid w:val="00241BE0"/>
    <w:rsid w:val="00243D45"/>
    <w:rsid w:val="00244AAA"/>
    <w:rsid w:val="00244E9C"/>
    <w:rsid w:val="00245BDB"/>
    <w:rsid w:val="002514C9"/>
    <w:rsid w:val="00251BE8"/>
    <w:rsid w:val="0025206B"/>
    <w:rsid w:val="002525DA"/>
    <w:rsid w:val="00253617"/>
    <w:rsid w:val="00254C17"/>
    <w:rsid w:val="002563F5"/>
    <w:rsid w:val="00256663"/>
    <w:rsid w:val="00256CCB"/>
    <w:rsid w:val="00261C9D"/>
    <w:rsid w:val="002632B8"/>
    <w:rsid w:val="00265147"/>
    <w:rsid w:val="002652E3"/>
    <w:rsid w:val="00265E98"/>
    <w:rsid w:val="002664D9"/>
    <w:rsid w:val="002701A7"/>
    <w:rsid w:val="00271624"/>
    <w:rsid w:val="0027176C"/>
    <w:rsid w:val="00272B5C"/>
    <w:rsid w:val="002745C3"/>
    <w:rsid w:val="00275F9B"/>
    <w:rsid w:val="00276419"/>
    <w:rsid w:val="00277029"/>
    <w:rsid w:val="002818D9"/>
    <w:rsid w:val="0028333D"/>
    <w:rsid w:val="002849C3"/>
    <w:rsid w:val="00286175"/>
    <w:rsid w:val="0028634E"/>
    <w:rsid w:val="002864C3"/>
    <w:rsid w:val="00286A59"/>
    <w:rsid w:val="002875D3"/>
    <w:rsid w:val="00287E42"/>
    <w:rsid w:val="00292B2E"/>
    <w:rsid w:val="00293653"/>
    <w:rsid w:val="002937E5"/>
    <w:rsid w:val="002A05AA"/>
    <w:rsid w:val="002A3CD3"/>
    <w:rsid w:val="002A3D8D"/>
    <w:rsid w:val="002A474B"/>
    <w:rsid w:val="002A4879"/>
    <w:rsid w:val="002A7AA0"/>
    <w:rsid w:val="002A7BF1"/>
    <w:rsid w:val="002B051B"/>
    <w:rsid w:val="002B0547"/>
    <w:rsid w:val="002B08E4"/>
    <w:rsid w:val="002B1912"/>
    <w:rsid w:val="002B2940"/>
    <w:rsid w:val="002B5F69"/>
    <w:rsid w:val="002B60B4"/>
    <w:rsid w:val="002B6FA1"/>
    <w:rsid w:val="002C0516"/>
    <w:rsid w:val="002C1691"/>
    <w:rsid w:val="002C1D87"/>
    <w:rsid w:val="002C2045"/>
    <w:rsid w:val="002C5AE5"/>
    <w:rsid w:val="002C662C"/>
    <w:rsid w:val="002C6A42"/>
    <w:rsid w:val="002C72EB"/>
    <w:rsid w:val="002C75F4"/>
    <w:rsid w:val="002D10F1"/>
    <w:rsid w:val="002D2CB8"/>
    <w:rsid w:val="002D6368"/>
    <w:rsid w:val="002D6D85"/>
    <w:rsid w:val="002D762A"/>
    <w:rsid w:val="002D7D8D"/>
    <w:rsid w:val="002E0C7F"/>
    <w:rsid w:val="002E1BD9"/>
    <w:rsid w:val="002E1E7B"/>
    <w:rsid w:val="002E28E8"/>
    <w:rsid w:val="002E39F5"/>
    <w:rsid w:val="002E5AB0"/>
    <w:rsid w:val="002E615C"/>
    <w:rsid w:val="002F080B"/>
    <w:rsid w:val="002F1DED"/>
    <w:rsid w:val="002F2507"/>
    <w:rsid w:val="002F421D"/>
    <w:rsid w:val="002F650C"/>
    <w:rsid w:val="002F6B44"/>
    <w:rsid w:val="002F6EBC"/>
    <w:rsid w:val="002F7BF4"/>
    <w:rsid w:val="0030014A"/>
    <w:rsid w:val="00300D84"/>
    <w:rsid w:val="003012C8"/>
    <w:rsid w:val="0030344D"/>
    <w:rsid w:val="00303594"/>
    <w:rsid w:val="00305519"/>
    <w:rsid w:val="0030559D"/>
    <w:rsid w:val="00306F0D"/>
    <w:rsid w:val="003077BA"/>
    <w:rsid w:val="00312385"/>
    <w:rsid w:val="003132FE"/>
    <w:rsid w:val="00313628"/>
    <w:rsid w:val="00314327"/>
    <w:rsid w:val="00314BDA"/>
    <w:rsid w:val="00320070"/>
    <w:rsid w:val="00320516"/>
    <w:rsid w:val="00320E10"/>
    <w:rsid w:val="00322D2F"/>
    <w:rsid w:val="003234A9"/>
    <w:rsid w:val="003246E9"/>
    <w:rsid w:val="00325A2D"/>
    <w:rsid w:val="00326F87"/>
    <w:rsid w:val="003307F2"/>
    <w:rsid w:val="003334B9"/>
    <w:rsid w:val="00334FF7"/>
    <w:rsid w:val="00336687"/>
    <w:rsid w:val="003375ED"/>
    <w:rsid w:val="0034067C"/>
    <w:rsid w:val="00342278"/>
    <w:rsid w:val="00345885"/>
    <w:rsid w:val="003466DD"/>
    <w:rsid w:val="003473C7"/>
    <w:rsid w:val="00347907"/>
    <w:rsid w:val="00351326"/>
    <w:rsid w:val="00351327"/>
    <w:rsid w:val="003526AE"/>
    <w:rsid w:val="003537CE"/>
    <w:rsid w:val="00354C19"/>
    <w:rsid w:val="0035715C"/>
    <w:rsid w:val="003577F0"/>
    <w:rsid w:val="00357C93"/>
    <w:rsid w:val="00361F70"/>
    <w:rsid w:val="003628A4"/>
    <w:rsid w:val="003633C9"/>
    <w:rsid w:val="003643A6"/>
    <w:rsid w:val="0036455C"/>
    <w:rsid w:val="00366056"/>
    <w:rsid w:val="003670E8"/>
    <w:rsid w:val="00367856"/>
    <w:rsid w:val="003707B5"/>
    <w:rsid w:val="00370C09"/>
    <w:rsid w:val="00370F1A"/>
    <w:rsid w:val="0037139F"/>
    <w:rsid w:val="00376A28"/>
    <w:rsid w:val="00377032"/>
    <w:rsid w:val="00380E35"/>
    <w:rsid w:val="00381EE0"/>
    <w:rsid w:val="003825AC"/>
    <w:rsid w:val="003841EA"/>
    <w:rsid w:val="003857BE"/>
    <w:rsid w:val="00387878"/>
    <w:rsid w:val="0039023D"/>
    <w:rsid w:val="00390D7E"/>
    <w:rsid w:val="00391965"/>
    <w:rsid w:val="00394F25"/>
    <w:rsid w:val="0039520E"/>
    <w:rsid w:val="00395239"/>
    <w:rsid w:val="00395822"/>
    <w:rsid w:val="00395FBC"/>
    <w:rsid w:val="003A1D11"/>
    <w:rsid w:val="003A29FE"/>
    <w:rsid w:val="003A2B01"/>
    <w:rsid w:val="003A3DD1"/>
    <w:rsid w:val="003A4867"/>
    <w:rsid w:val="003A5289"/>
    <w:rsid w:val="003A54DE"/>
    <w:rsid w:val="003A6107"/>
    <w:rsid w:val="003B0D05"/>
    <w:rsid w:val="003B21E1"/>
    <w:rsid w:val="003B26FE"/>
    <w:rsid w:val="003B4C7B"/>
    <w:rsid w:val="003B4FDA"/>
    <w:rsid w:val="003B75D9"/>
    <w:rsid w:val="003B78E7"/>
    <w:rsid w:val="003C0711"/>
    <w:rsid w:val="003C0FEA"/>
    <w:rsid w:val="003C177D"/>
    <w:rsid w:val="003C3CBD"/>
    <w:rsid w:val="003C4481"/>
    <w:rsid w:val="003C44BB"/>
    <w:rsid w:val="003C49D6"/>
    <w:rsid w:val="003C5C85"/>
    <w:rsid w:val="003C7589"/>
    <w:rsid w:val="003C7791"/>
    <w:rsid w:val="003D1B7A"/>
    <w:rsid w:val="003D27F5"/>
    <w:rsid w:val="003D2B22"/>
    <w:rsid w:val="003D30FC"/>
    <w:rsid w:val="003D3A78"/>
    <w:rsid w:val="003D410A"/>
    <w:rsid w:val="003D4140"/>
    <w:rsid w:val="003D432A"/>
    <w:rsid w:val="003D44A5"/>
    <w:rsid w:val="003D5035"/>
    <w:rsid w:val="003E098E"/>
    <w:rsid w:val="003E1C92"/>
    <w:rsid w:val="003E1E6F"/>
    <w:rsid w:val="003E2C5A"/>
    <w:rsid w:val="003E2DC4"/>
    <w:rsid w:val="003E4569"/>
    <w:rsid w:val="003E5F97"/>
    <w:rsid w:val="003F05FD"/>
    <w:rsid w:val="003F20EB"/>
    <w:rsid w:val="003F2C5B"/>
    <w:rsid w:val="003F36DA"/>
    <w:rsid w:val="003F37BD"/>
    <w:rsid w:val="003F3D24"/>
    <w:rsid w:val="003F3E13"/>
    <w:rsid w:val="003F4DE5"/>
    <w:rsid w:val="003F58A2"/>
    <w:rsid w:val="003F5B60"/>
    <w:rsid w:val="003F63C1"/>
    <w:rsid w:val="003F7043"/>
    <w:rsid w:val="00401503"/>
    <w:rsid w:val="00404157"/>
    <w:rsid w:val="004042B0"/>
    <w:rsid w:val="00404D40"/>
    <w:rsid w:val="00405665"/>
    <w:rsid w:val="004058EB"/>
    <w:rsid w:val="004072B8"/>
    <w:rsid w:val="00407EEE"/>
    <w:rsid w:val="00410048"/>
    <w:rsid w:val="004100FE"/>
    <w:rsid w:val="00410323"/>
    <w:rsid w:val="00410E54"/>
    <w:rsid w:val="004120F3"/>
    <w:rsid w:val="00412A88"/>
    <w:rsid w:val="00413797"/>
    <w:rsid w:val="00413DA0"/>
    <w:rsid w:val="00414811"/>
    <w:rsid w:val="0041575D"/>
    <w:rsid w:val="00415C79"/>
    <w:rsid w:val="00416F85"/>
    <w:rsid w:val="00425FBF"/>
    <w:rsid w:val="00427297"/>
    <w:rsid w:val="004273E2"/>
    <w:rsid w:val="0043091C"/>
    <w:rsid w:val="0043252E"/>
    <w:rsid w:val="00433D36"/>
    <w:rsid w:val="004345DC"/>
    <w:rsid w:val="00434DA2"/>
    <w:rsid w:val="004356A8"/>
    <w:rsid w:val="00440342"/>
    <w:rsid w:val="004412D1"/>
    <w:rsid w:val="00441A09"/>
    <w:rsid w:val="00441B5A"/>
    <w:rsid w:val="004426F7"/>
    <w:rsid w:val="00442D66"/>
    <w:rsid w:val="0044340A"/>
    <w:rsid w:val="00444A70"/>
    <w:rsid w:val="00444CFC"/>
    <w:rsid w:val="00445403"/>
    <w:rsid w:val="004457C3"/>
    <w:rsid w:val="00446375"/>
    <w:rsid w:val="0044670C"/>
    <w:rsid w:val="00446E2C"/>
    <w:rsid w:val="004508E7"/>
    <w:rsid w:val="00450CD8"/>
    <w:rsid w:val="0045119D"/>
    <w:rsid w:val="00451CF9"/>
    <w:rsid w:val="004556FF"/>
    <w:rsid w:val="004558B2"/>
    <w:rsid w:val="0045617C"/>
    <w:rsid w:val="00456A60"/>
    <w:rsid w:val="00456DEC"/>
    <w:rsid w:val="00457B04"/>
    <w:rsid w:val="0046057A"/>
    <w:rsid w:val="004611A6"/>
    <w:rsid w:val="00461B7A"/>
    <w:rsid w:val="00462DEE"/>
    <w:rsid w:val="004640E4"/>
    <w:rsid w:val="0046511E"/>
    <w:rsid w:val="00466790"/>
    <w:rsid w:val="00467B76"/>
    <w:rsid w:val="004701B1"/>
    <w:rsid w:val="00470A36"/>
    <w:rsid w:val="00475E18"/>
    <w:rsid w:val="004770F0"/>
    <w:rsid w:val="0048162C"/>
    <w:rsid w:val="004822FE"/>
    <w:rsid w:val="00484752"/>
    <w:rsid w:val="00484CC1"/>
    <w:rsid w:val="0049048B"/>
    <w:rsid w:val="00491413"/>
    <w:rsid w:val="00493148"/>
    <w:rsid w:val="004938ED"/>
    <w:rsid w:val="00493E96"/>
    <w:rsid w:val="00495937"/>
    <w:rsid w:val="004A15F1"/>
    <w:rsid w:val="004A1A0E"/>
    <w:rsid w:val="004A58F1"/>
    <w:rsid w:val="004A5C8E"/>
    <w:rsid w:val="004A6B69"/>
    <w:rsid w:val="004A70AA"/>
    <w:rsid w:val="004A7436"/>
    <w:rsid w:val="004A7E47"/>
    <w:rsid w:val="004B10CC"/>
    <w:rsid w:val="004B20D9"/>
    <w:rsid w:val="004B2680"/>
    <w:rsid w:val="004B296F"/>
    <w:rsid w:val="004B4180"/>
    <w:rsid w:val="004B53DA"/>
    <w:rsid w:val="004B577A"/>
    <w:rsid w:val="004B78F8"/>
    <w:rsid w:val="004C3C85"/>
    <w:rsid w:val="004C512E"/>
    <w:rsid w:val="004C5A1A"/>
    <w:rsid w:val="004C6055"/>
    <w:rsid w:val="004C61B8"/>
    <w:rsid w:val="004D094F"/>
    <w:rsid w:val="004D145A"/>
    <w:rsid w:val="004D4493"/>
    <w:rsid w:val="004D69F1"/>
    <w:rsid w:val="004D6C66"/>
    <w:rsid w:val="004D75AF"/>
    <w:rsid w:val="004E3727"/>
    <w:rsid w:val="004E3D16"/>
    <w:rsid w:val="004E47C0"/>
    <w:rsid w:val="004E5B5F"/>
    <w:rsid w:val="004E634D"/>
    <w:rsid w:val="004E65DE"/>
    <w:rsid w:val="004E7521"/>
    <w:rsid w:val="004E76FB"/>
    <w:rsid w:val="004F3C74"/>
    <w:rsid w:val="004F4253"/>
    <w:rsid w:val="004F4B47"/>
    <w:rsid w:val="004F4FFA"/>
    <w:rsid w:val="004F7346"/>
    <w:rsid w:val="005001C2"/>
    <w:rsid w:val="00506F36"/>
    <w:rsid w:val="00512118"/>
    <w:rsid w:val="00513F87"/>
    <w:rsid w:val="00515493"/>
    <w:rsid w:val="00516088"/>
    <w:rsid w:val="00516303"/>
    <w:rsid w:val="0051728C"/>
    <w:rsid w:val="00521D26"/>
    <w:rsid w:val="0052231B"/>
    <w:rsid w:val="005228E1"/>
    <w:rsid w:val="00523EC8"/>
    <w:rsid w:val="00525953"/>
    <w:rsid w:val="005311FA"/>
    <w:rsid w:val="005319EF"/>
    <w:rsid w:val="00531EC3"/>
    <w:rsid w:val="0053208F"/>
    <w:rsid w:val="00532F6E"/>
    <w:rsid w:val="00533A95"/>
    <w:rsid w:val="005358F3"/>
    <w:rsid w:val="00535FF7"/>
    <w:rsid w:val="00541FCA"/>
    <w:rsid w:val="0054320D"/>
    <w:rsid w:val="00543ECB"/>
    <w:rsid w:val="00544433"/>
    <w:rsid w:val="005444E6"/>
    <w:rsid w:val="005449EF"/>
    <w:rsid w:val="00544A59"/>
    <w:rsid w:val="00545F11"/>
    <w:rsid w:val="00546ACF"/>
    <w:rsid w:val="005473D0"/>
    <w:rsid w:val="00547DFC"/>
    <w:rsid w:val="00550C32"/>
    <w:rsid w:val="00550E0F"/>
    <w:rsid w:val="00553471"/>
    <w:rsid w:val="00553563"/>
    <w:rsid w:val="005539CE"/>
    <w:rsid w:val="00554508"/>
    <w:rsid w:val="00554549"/>
    <w:rsid w:val="00555484"/>
    <w:rsid w:val="00555687"/>
    <w:rsid w:val="005569FE"/>
    <w:rsid w:val="00557EDF"/>
    <w:rsid w:val="00561638"/>
    <w:rsid w:val="0056316C"/>
    <w:rsid w:val="0056323E"/>
    <w:rsid w:val="00563621"/>
    <w:rsid w:val="00563F53"/>
    <w:rsid w:val="00564460"/>
    <w:rsid w:val="00564C92"/>
    <w:rsid w:val="00565B14"/>
    <w:rsid w:val="005665AA"/>
    <w:rsid w:val="00566B69"/>
    <w:rsid w:val="00567917"/>
    <w:rsid w:val="00567B3F"/>
    <w:rsid w:val="00570227"/>
    <w:rsid w:val="00570D0F"/>
    <w:rsid w:val="00572184"/>
    <w:rsid w:val="00572B64"/>
    <w:rsid w:val="00572C3E"/>
    <w:rsid w:val="00576A3C"/>
    <w:rsid w:val="00577204"/>
    <w:rsid w:val="005772C8"/>
    <w:rsid w:val="005819DE"/>
    <w:rsid w:val="00582C15"/>
    <w:rsid w:val="0058433C"/>
    <w:rsid w:val="00586949"/>
    <w:rsid w:val="00586D3C"/>
    <w:rsid w:val="005904E5"/>
    <w:rsid w:val="00593475"/>
    <w:rsid w:val="00593BD5"/>
    <w:rsid w:val="00597068"/>
    <w:rsid w:val="00597673"/>
    <w:rsid w:val="0059791C"/>
    <w:rsid w:val="005A100C"/>
    <w:rsid w:val="005A20D9"/>
    <w:rsid w:val="005A37B7"/>
    <w:rsid w:val="005A4225"/>
    <w:rsid w:val="005A4791"/>
    <w:rsid w:val="005B25C1"/>
    <w:rsid w:val="005B4784"/>
    <w:rsid w:val="005B7A0D"/>
    <w:rsid w:val="005C00BE"/>
    <w:rsid w:val="005C0804"/>
    <w:rsid w:val="005C13CF"/>
    <w:rsid w:val="005C1C6F"/>
    <w:rsid w:val="005C2365"/>
    <w:rsid w:val="005C49E4"/>
    <w:rsid w:val="005C5197"/>
    <w:rsid w:val="005C5817"/>
    <w:rsid w:val="005C6846"/>
    <w:rsid w:val="005C6C27"/>
    <w:rsid w:val="005C7CEA"/>
    <w:rsid w:val="005C7FA2"/>
    <w:rsid w:val="005D05AC"/>
    <w:rsid w:val="005D099E"/>
    <w:rsid w:val="005D1373"/>
    <w:rsid w:val="005D152F"/>
    <w:rsid w:val="005D2A6B"/>
    <w:rsid w:val="005D446A"/>
    <w:rsid w:val="005D452D"/>
    <w:rsid w:val="005D5C06"/>
    <w:rsid w:val="005D609A"/>
    <w:rsid w:val="005D6E8D"/>
    <w:rsid w:val="005D7D03"/>
    <w:rsid w:val="005E01C1"/>
    <w:rsid w:val="005E0C52"/>
    <w:rsid w:val="005E288B"/>
    <w:rsid w:val="005E2E0D"/>
    <w:rsid w:val="005E32D1"/>
    <w:rsid w:val="005E3EE3"/>
    <w:rsid w:val="005E3FE9"/>
    <w:rsid w:val="005E44BC"/>
    <w:rsid w:val="005E462F"/>
    <w:rsid w:val="005E5946"/>
    <w:rsid w:val="005E6916"/>
    <w:rsid w:val="005F1D27"/>
    <w:rsid w:val="005F1DD0"/>
    <w:rsid w:val="005F2817"/>
    <w:rsid w:val="005F2AC1"/>
    <w:rsid w:val="005F400A"/>
    <w:rsid w:val="005F45AD"/>
    <w:rsid w:val="005F4ACC"/>
    <w:rsid w:val="005F4AF9"/>
    <w:rsid w:val="005F4B5A"/>
    <w:rsid w:val="005F6DA6"/>
    <w:rsid w:val="006004F5"/>
    <w:rsid w:val="006009FD"/>
    <w:rsid w:val="00600E8C"/>
    <w:rsid w:val="00601438"/>
    <w:rsid w:val="006015A9"/>
    <w:rsid w:val="00602118"/>
    <w:rsid w:val="00602827"/>
    <w:rsid w:val="00604A19"/>
    <w:rsid w:val="00605F87"/>
    <w:rsid w:val="00607DC4"/>
    <w:rsid w:val="006103AD"/>
    <w:rsid w:val="00610C3E"/>
    <w:rsid w:val="006128E5"/>
    <w:rsid w:val="0061387A"/>
    <w:rsid w:val="0061558A"/>
    <w:rsid w:val="00615591"/>
    <w:rsid w:val="00615FCC"/>
    <w:rsid w:val="00615FEA"/>
    <w:rsid w:val="006160EF"/>
    <w:rsid w:val="00616997"/>
    <w:rsid w:val="006217A2"/>
    <w:rsid w:val="0062322C"/>
    <w:rsid w:val="006246C4"/>
    <w:rsid w:val="006246E3"/>
    <w:rsid w:val="0062562B"/>
    <w:rsid w:val="00625755"/>
    <w:rsid w:val="00625767"/>
    <w:rsid w:val="00625BF6"/>
    <w:rsid w:val="00625E91"/>
    <w:rsid w:val="0062650E"/>
    <w:rsid w:val="00626B71"/>
    <w:rsid w:val="006270A4"/>
    <w:rsid w:val="0063016E"/>
    <w:rsid w:val="00630331"/>
    <w:rsid w:val="0063150A"/>
    <w:rsid w:val="00631A68"/>
    <w:rsid w:val="00635CF2"/>
    <w:rsid w:val="00636CF0"/>
    <w:rsid w:val="00637B57"/>
    <w:rsid w:val="00640CCA"/>
    <w:rsid w:val="00640E93"/>
    <w:rsid w:val="006419B0"/>
    <w:rsid w:val="006424A0"/>
    <w:rsid w:val="00643071"/>
    <w:rsid w:val="0064629B"/>
    <w:rsid w:val="00646C36"/>
    <w:rsid w:val="00646E13"/>
    <w:rsid w:val="0064741F"/>
    <w:rsid w:val="00650275"/>
    <w:rsid w:val="00650FB4"/>
    <w:rsid w:val="006621A4"/>
    <w:rsid w:val="00662ED1"/>
    <w:rsid w:val="006631A0"/>
    <w:rsid w:val="00663A1C"/>
    <w:rsid w:val="00664F7D"/>
    <w:rsid w:val="00665D01"/>
    <w:rsid w:val="00666E24"/>
    <w:rsid w:val="00666F30"/>
    <w:rsid w:val="00667847"/>
    <w:rsid w:val="00667B88"/>
    <w:rsid w:val="00670C18"/>
    <w:rsid w:val="00671B8E"/>
    <w:rsid w:val="00671C01"/>
    <w:rsid w:val="00673840"/>
    <w:rsid w:val="006747D8"/>
    <w:rsid w:val="0067522A"/>
    <w:rsid w:val="0067572B"/>
    <w:rsid w:val="006768D0"/>
    <w:rsid w:val="006773A3"/>
    <w:rsid w:val="00680438"/>
    <w:rsid w:val="0068224D"/>
    <w:rsid w:val="006835B2"/>
    <w:rsid w:val="006837C1"/>
    <w:rsid w:val="00684469"/>
    <w:rsid w:val="00684C04"/>
    <w:rsid w:val="006861A0"/>
    <w:rsid w:val="00694D5F"/>
    <w:rsid w:val="006973A5"/>
    <w:rsid w:val="006A01E4"/>
    <w:rsid w:val="006A1442"/>
    <w:rsid w:val="006A2CF3"/>
    <w:rsid w:val="006A38CD"/>
    <w:rsid w:val="006A7D83"/>
    <w:rsid w:val="006B1BED"/>
    <w:rsid w:val="006B31A7"/>
    <w:rsid w:val="006B354A"/>
    <w:rsid w:val="006B44B7"/>
    <w:rsid w:val="006B755E"/>
    <w:rsid w:val="006B7FA9"/>
    <w:rsid w:val="006C0A9D"/>
    <w:rsid w:val="006C0B54"/>
    <w:rsid w:val="006C1963"/>
    <w:rsid w:val="006C2DD9"/>
    <w:rsid w:val="006C4BC9"/>
    <w:rsid w:val="006C5EAB"/>
    <w:rsid w:val="006C6472"/>
    <w:rsid w:val="006C686A"/>
    <w:rsid w:val="006C71BE"/>
    <w:rsid w:val="006D04A8"/>
    <w:rsid w:val="006D132A"/>
    <w:rsid w:val="006D25F0"/>
    <w:rsid w:val="006D2DD5"/>
    <w:rsid w:val="006D506B"/>
    <w:rsid w:val="006D52D6"/>
    <w:rsid w:val="006D6DAB"/>
    <w:rsid w:val="006D6E2F"/>
    <w:rsid w:val="006D70BE"/>
    <w:rsid w:val="006D7D7E"/>
    <w:rsid w:val="006E062C"/>
    <w:rsid w:val="006E0775"/>
    <w:rsid w:val="006E2143"/>
    <w:rsid w:val="006E4A94"/>
    <w:rsid w:val="006E4CB6"/>
    <w:rsid w:val="006E7E4F"/>
    <w:rsid w:val="006F1904"/>
    <w:rsid w:val="006F1CDB"/>
    <w:rsid w:val="006F34BD"/>
    <w:rsid w:val="00701281"/>
    <w:rsid w:val="00701421"/>
    <w:rsid w:val="00701945"/>
    <w:rsid w:val="00702FEC"/>
    <w:rsid w:val="007030C1"/>
    <w:rsid w:val="0070400B"/>
    <w:rsid w:val="007048BE"/>
    <w:rsid w:val="00704B05"/>
    <w:rsid w:val="00707531"/>
    <w:rsid w:val="00707B6E"/>
    <w:rsid w:val="00710AB3"/>
    <w:rsid w:val="007122C2"/>
    <w:rsid w:val="00712499"/>
    <w:rsid w:val="007128BC"/>
    <w:rsid w:val="007128EB"/>
    <w:rsid w:val="007132B4"/>
    <w:rsid w:val="00713BA3"/>
    <w:rsid w:val="0071405B"/>
    <w:rsid w:val="00714E58"/>
    <w:rsid w:val="007164F0"/>
    <w:rsid w:val="00720E6E"/>
    <w:rsid w:val="00721590"/>
    <w:rsid w:val="0072200B"/>
    <w:rsid w:val="00722650"/>
    <w:rsid w:val="007231A3"/>
    <w:rsid w:val="007242FC"/>
    <w:rsid w:val="00725797"/>
    <w:rsid w:val="00725DAE"/>
    <w:rsid w:val="00727AB2"/>
    <w:rsid w:val="00732480"/>
    <w:rsid w:val="007346BF"/>
    <w:rsid w:val="00734FEA"/>
    <w:rsid w:val="00735751"/>
    <w:rsid w:val="00736141"/>
    <w:rsid w:val="0074120F"/>
    <w:rsid w:val="007413E5"/>
    <w:rsid w:val="00741524"/>
    <w:rsid w:val="00741C42"/>
    <w:rsid w:val="00743898"/>
    <w:rsid w:val="0074467E"/>
    <w:rsid w:val="00744770"/>
    <w:rsid w:val="007452E0"/>
    <w:rsid w:val="007466F2"/>
    <w:rsid w:val="00746DDD"/>
    <w:rsid w:val="007505F7"/>
    <w:rsid w:val="00750D0C"/>
    <w:rsid w:val="00750FFD"/>
    <w:rsid w:val="0075499A"/>
    <w:rsid w:val="00754FB3"/>
    <w:rsid w:val="007606A2"/>
    <w:rsid w:val="0076419B"/>
    <w:rsid w:val="00767778"/>
    <w:rsid w:val="007708F2"/>
    <w:rsid w:val="00771333"/>
    <w:rsid w:val="00771726"/>
    <w:rsid w:val="00771765"/>
    <w:rsid w:val="00771E52"/>
    <w:rsid w:val="00775A88"/>
    <w:rsid w:val="00776E5D"/>
    <w:rsid w:val="00776FE9"/>
    <w:rsid w:val="00781A16"/>
    <w:rsid w:val="00782C31"/>
    <w:rsid w:val="00783B9D"/>
    <w:rsid w:val="00787026"/>
    <w:rsid w:val="00790FD7"/>
    <w:rsid w:val="0079123B"/>
    <w:rsid w:val="007933FE"/>
    <w:rsid w:val="00793E43"/>
    <w:rsid w:val="007955BF"/>
    <w:rsid w:val="00795746"/>
    <w:rsid w:val="00795DD9"/>
    <w:rsid w:val="00797F47"/>
    <w:rsid w:val="007A0024"/>
    <w:rsid w:val="007A0083"/>
    <w:rsid w:val="007A0D40"/>
    <w:rsid w:val="007A2DB6"/>
    <w:rsid w:val="007B201F"/>
    <w:rsid w:val="007B2B0B"/>
    <w:rsid w:val="007B3232"/>
    <w:rsid w:val="007B43FD"/>
    <w:rsid w:val="007B456F"/>
    <w:rsid w:val="007B5F37"/>
    <w:rsid w:val="007B69D5"/>
    <w:rsid w:val="007B6CBC"/>
    <w:rsid w:val="007C14DE"/>
    <w:rsid w:val="007C23AC"/>
    <w:rsid w:val="007C2BBB"/>
    <w:rsid w:val="007C30CB"/>
    <w:rsid w:val="007C3D40"/>
    <w:rsid w:val="007C3D7A"/>
    <w:rsid w:val="007C3E51"/>
    <w:rsid w:val="007C42BF"/>
    <w:rsid w:val="007C4422"/>
    <w:rsid w:val="007C442F"/>
    <w:rsid w:val="007C510C"/>
    <w:rsid w:val="007C60BC"/>
    <w:rsid w:val="007C61FC"/>
    <w:rsid w:val="007C738A"/>
    <w:rsid w:val="007C7403"/>
    <w:rsid w:val="007D05B5"/>
    <w:rsid w:val="007D0801"/>
    <w:rsid w:val="007D086B"/>
    <w:rsid w:val="007D4205"/>
    <w:rsid w:val="007D426B"/>
    <w:rsid w:val="007D7002"/>
    <w:rsid w:val="007E0334"/>
    <w:rsid w:val="007E089D"/>
    <w:rsid w:val="007E0CA5"/>
    <w:rsid w:val="007E117F"/>
    <w:rsid w:val="007E2D8F"/>
    <w:rsid w:val="007E430A"/>
    <w:rsid w:val="007E4A67"/>
    <w:rsid w:val="007E4C0F"/>
    <w:rsid w:val="007E6160"/>
    <w:rsid w:val="007E64F3"/>
    <w:rsid w:val="007E6EDE"/>
    <w:rsid w:val="007E727C"/>
    <w:rsid w:val="007E72BD"/>
    <w:rsid w:val="007F04FE"/>
    <w:rsid w:val="007F0A36"/>
    <w:rsid w:val="007F1B75"/>
    <w:rsid w:val="007F232A"/>
    <w:rsid w:val="007F323B"/>
    <w:rsid w:val="007F454C"/>
    <w:rsid w:val="007F50D3"/>
    <w:rsid w:val="007F5393"/>
    <w:rsid w:val="007F5985"/>
    <w:rsid w:val="007F6108"/>
    <w:rsid w:val="007F6B71"/>
    <w:rsid w:val="007F761B"/>
    <w:rsid w:val="007F77F5"/>
    <w:rsid w:val="007F7F3A"/>
    <w:rsid w:val="00801BB3"/>
    <w:rsid w:val="00801E97"/>
    <w:rsid w:val="0080297A"/>
    <w:rsid w:val="008031FB"/>
    <w:rsid w:val="008055AF"/>
    <w:rsid w:val="00805A70"/>
    <w:rsid w:val="00806047"/>
    <w:rsid w:val="00807659"/>
    <w:rsid w:val="00807C36"/>
    <w:rsid w:val="008100E5"/>
    <w:rsid w:val="00810131"/>
    <w:rsid w:val="008108F2"/>
    <w:rsid w:val="008209A8"/>
    <w:rsid w:val="00820E5B"/>
    <w:rsid w:val="0082114A"/>
    <w:rsid w:val="008211AF"/>
    <w:rsid w:val="00821FB2"/>
    <w:rsid w:val="00823B34"/>
    <w:rsid w:val="00823B97"/>
    <w:rsid w:val="00823BF1"/>
    <w:rsid w:val="00832E11"/>
    <w:rsid w:val="0083337C"/>
    <w:rsid w:val="00834ACB"/>
    <w:rsid w:val="00835840"/>
    <w:rsid w:val="00836E79"/>
    <w:rsid w:val="0084130D"/>
    <w:rsid w:val="00842A5F"/>
    <w:rsid w:val="00842AF7"/>
    <w:rsid w:val="008461C7"/>
    <w:rsid w:val="00846430"/>
    <w:rsid w:val="00850DAD"/>
    <w:rsid w:val="0085299B"/>
    <w:rsid w:val="00853094"/>
    <w:rsid w:val="0085417B"/>
    <w:rsid w:val="00855C4B"/>
    <w:rsid w:val="008560DE"/>
    <w:rsid w:val="00856221"/>
    <w:rsid w:val="0085755E"/>
    <w:rsid w:val="00857741"/>
    <w:rsid w:val="0086006F"/>
    <w:rsid w:val="008608AC"/>
    <w:rsid w:val="00861219"/>
    <w:rsid w:val="00861FA9"/>
    <w:rsid w:val="0086271D"/>
    <w:rsid w:val="008630AD"/>
    <w:rsid w:val="00866661"/>
    <w:rsid w:val="0086696A"/>
    <w:rsid w:val="00866B5F"/>
    <w:rsid w:val="00872892"/>
    <w:rsid w:val="00872B50"/>
    <w:rsid w:val="00874123"/>
    <w:rsid w:val="00874843"/>
    <w:rsid w:val="008751B8"/>
    <w:rsid w:val="008753C1"/>
    <w:rsid w:val="00875B6F"/>
    <w:rsid w:val="008766F9"/>
    <w:rsid w:val="00876F85"/>
    <w:rsid w:val="008774B1"/>
    <w:rsid w:val="00882CCA"/>
    <w:rsid w:val="0088400D"/>
    <w:rsid w:val="00884C3F"/>
    <w:rsid w:val="0089072E"/>
    <w:rsid w:val="00890DF7"/>
    <w:rsid w:val="0089151D"/>
    <w:rsid w:val="008928A0"/>
    <w:rsid w:val="008932EE"/>
    <w:rsid w:val="00893A6D"/>
    <w:rsid w:val="008953C0"/>
    <w:rsid w:val="008959DA"/>
    <w:rsid w:val="00895C43"/>
    <w:rsid w:val="00896513"/>
    <w:rsid w:val="008976F1"/>
    <w:rsid w:val="008A0939"/>
    <w:rsid w:val="008A17F2"/>
    <w:rsid w:val="008A18F9"/>
    <w:rsid w:val="008A2A06"/>
    <w:rsid w:val="008A5C0C"/>
    <w:rsid w:val="008A78EF"/>
    <w:rsid w:val="008B0278"/>
    <w:rsid w:val="008B51F9"/>
    <w:rsid w:val="008B55B6"/>
    <w:rsid w:val="008B63B1"/>
    <w:rsid w:val="008B7FCF"/>
    <w:rsid w:val="008C09B3"/>
    <w:rsid w:val="008C146C"/>
    <w:rsid w:val="008C2FDD"/>
    <w:rsid w:val="008C3412"/>
    <w:rsid w:val="008C3C1A"/>
    <w:rsid w:val="008C4FE6"/>
    <w:rsid w:val="008C5F8E"/>
    <w:rsid w:val="008D14F9"/>
    <w:rsid w:val="008D1747"/>
    <w:rsid w:val="008D2283"/>
    <w:rsid w:val="008D2376"/>
    <w:rsid w:val="008D3AA0"/>
    <w:rsid w:val="008D44FE"/>
    <w:rsid w:val="008D495F"/>
    <w:rsid w:val="008D7BBD"/>
    <w:rsid w:val="008D7EED"/>
    <w:rsid w:val="008E0C7E"/>
    <w:rsid w:val="008E2981"/>
    <w:rsid w:val="008E3D5A"/>
    <w:rsid w:val="008E58F4"/>
    <w:rsid w:val="008E5C85"/>
    <w:rsid w:val="008E629C"/>
    <w:rsid w:val="008E69D1"/>
    <w:rsid w:val="008E7603"/>
    <w:rsid w:val="008F000A"/>
    <w:rsid w:val="008F2DC3"/>
    <w:rsid w:val="008F359E"/>
    <w:rsid w:val="008F3C7F"/>
    <w:rsid w:val="008F5B03"/>
    <w:rsid w:val="008F7775"/>
    <w:rsid w:val="00900D88"/>
    <w:rsid w:val="0090113C"/>
    <w:rsid w:val="00901D9C"/>
    <w:rsid w:val="00903174"/>
    <w:rsid w:val="0090388F"/>
    <w:rsid w:val="009048B4"/>
    <w:rsid w:val="009051AD"/>
    <w:rsid w:val="00905B74"/>
    <w:rsid w:val="00907C1C"/>
    <w:rsid w:val="00910D67"/>
    <w:rsid w:val="009131B1"/>
    <w:rsid w:val="00914476"/>
    <w:rsid w:val="009165BA"/>
    <w:rsid w:val="009167B9"/>
    <w:rsid w:val="009168CE"/>
    <w:rsid w:val="00917B4E"/>
    <w:rsid w:val="00920224"/>
    <w:rsid w:val="009209C3"/>
    <w:rsid w:val="009238B3"/>
    <w:rsid w:val="0092488D"/>
    <w:rsid w:val="00924A55"/>
    <w:rsid w:val="00924BE9"/>
    <w:rsid w:val="00926BE6"/>
    <w:rsid w:val="00926F40"/>
    <w:rsid w:val="009303E9"/>
    <w:rsid w:val="009316D0"/>
    <w:rsid w:val="009326E9"/>
    <w:rsid w:val="0093458E"/>
    <w:rsid w:val="00940130"/>
    <w:rsid w:val="009426B2"/>
    <w:rsid w:val="00943A75"/>
    <w:rsid w:val="009443BB"/>
    <w:rsid w:val="009449A0"/>
    <w:rsid w:val="00944D1A"/>
    <w:rsid w:val="009513C6"/>
    <w:rsid w:val="00951E9F"/>
    <w:rsid w:val="00953786"/>
    <w:rsid w:val="009542A6"/>
    <w:rsid w:val="00957354"/>
    <w:rsid w:val="00957397"/>
    <w:rsid w:val="00957D45"/>
    <w:rsid w:val="00961FD6"/>
    <w:rsid w:val="00963690"/>
    <w:rsid w:val="00964F10"/>
    <w:rsid w:val="009719F8"/>
    <w:rsid w:val="00974F23"/>
    <w:rsid w:val="009757F3"/>
    <w:rsid w:val="00976F73"/>
    <w:rsid w:val="00977875"/>
    <w:rsid w:val="009801A0"/>
    <w:rsid w:val="009809CA"/>
    <w:rsid w:val="0098149A"/>
    <w:rsid w:val="00982F4D"/>
    <w:rsid w:val="009831FA"/>
    <w:rsid w:val="009900E4"/>
    <w:rsid w:val="00990305"/>
    <w:rsid w:val="009909D8"/>
    <w:rsid w:val="0099248F"/>
    <w:rsid w:val="0099260B"/>
    <w:rsid w:val="00992816"/>
    <w:rsid w:val="009933FB"/>
    <w:rsid w:val="00993F05"/>
    <w:rsid w:val="00994E4A"/>
    <w:rsid w:val="009959F0"/>
    <w:rsid w:val="00996489"/>
    <w:rsid w:val="009967C6"/>
    <w:rsid w:val="00996EFA"/>
    <w:rsid w:val="00997187"/>
    <w:rsid w:val="009978E8"/>
    <w:rsid w:val="009A2013"/>
    <w:rsid w:val="009A239C"/>
    <w:rsid w:val="009A42E4"/>
    <w:rsid w:val="009A4BDE"/>
    <w:rsid w:val="009A4E4C"/>
    <w:rsid w:val="009A5206"/>
    <w:rsid w:val="009A5952"/>
    <w:rsid w:val="009A5D65"/>
    <w:rsid w:val="009A6155"/>
    <w:rsid w:val="009A68DB"/>
    <w:rsid w:val="009A7AB9"/>
    <w:rsid w:val="009B2095"/>
    <w:rsid w:val="009B3467"/>
    <w:rsid w:val="009B3DD4"/>
    <w:rsid w:val="009B435C"/>
    <w:rsid w:val="009B4BAF"/>
    <w:rsid w:val="009B7853"/>
    <w:rsid w:val="009C0587"/>
    <w:rsid w:val="009C1847"/>
    <w:rsid w:val="009C187E"/>
    <w:rsid w:val="009C2AED"/>
    <w:rsid w:val="009C2B90"/>
    <w:rsid w:val="009C3624"/>
    <w:rsid w:val="009C3714"/>
    <w:rsid w:val="009C3728"/>
    <w:rsid w:val="009C3B0F"/>
    <w:rsid w:val="009C4C0D"/>
    <w:rsid w:val="009C54D6"/>
    <w:rsid w:val="009C59BC"/>
    <w:rsid w:val="009C6C1E"/>
    <w:rsid w:val="009C6CB0"/>
    <w:rsid w:val="009C6CF3"/>
    <w:rsid w:val="009C6ECF"/>
    <w:rsid w:val="009D11B4"/>
    <w:rsid w:val="009D243C"/>
    <w:rsid w:val="009D26AB"/>
    <w:rsid w:val="009D2AF5"/>
    <w:rsid w:val="009D44AA"/>
    <w:rsid w:val="009D636B"/>
    <w:rsid w:val="009D650B"/>
    <w:rsid w:val="009E5883"/>
    <w:rsid w:val="009F223C"/>
    <w:rsid w:val="009F37D8"/>
    <w:rsid w:val="009F4372"/>
    <w:rsid w:val="009F4638"/>
    <w:rsid w:val="00A007B5"/>
    <w:rsid w:val="00A012E9"/>
    <w:rsid w:val="00A025BE"/>
    <w:rsid w:val="00A0370E"/>
    <w:rsid w:val="00A05333"/>
    <w:rsid w:val="00A05B32"/>
    <w:rsid w:val="00A065ED"/>
    <w:rsid w:val="00A06742"/>
    <w:rsid w:val="00A07AC6"/>
    <w:rsid w:val="00A07AE0"/>
    <w:rsid w:val="00A07F8F"/>
    <w:rsid w:val="00A10FA6"/>
    <w:rsid w:val="00A1234B"/>
    <w:rsid w:val="00A16938"/>
    <w:rsid w:val="00A174DD"/>
    <w:rsid w:val="00A2131E"/>
    <w:rsid w:val="00A2250B"/>
    <w:rsid w:val="00A227A7"/>
    <w:rsid w:val="00A22B77"/>
    <w:rsid w:val="00A23E6E"/>
    <w:rsid w:val="00A24D3D"/>
    <w:rsid w:val="00A26B8F"/>
    <w:rsid w:val="00A273D6"/>
    <w:rsid w:val="00A3077A"/>
    <w:rsid w:val="00A31CE9"/>
    <w:rsid w:val="00A31D34"/>
    <w:rsid w:val="00A32A5F"/>
    <w:rsid w:val="00A353AB"/>
    <w:rsid w:val="00A35FC9"/>
    <w:rsid w:val="00A37FC0"/>
    <w:rsid w:val="00A401C4"/>
    <w:rsid w:val="00A434AD"/>
    <w:rsid w:val="00A440F8"/>
    <w:rsid w:val="00A44231"/>
    <w:rsid w:val="00A45294"/>
    <w:rsid w:val="00A46229"/>
    <w:rsid w:val="00A46875"/>
    <w:rsid w:val="00A475E1"/>
    <w:rsid w:val="00A47DE0"/>
    <w:rsid w:val="00A51418"/>
    <w:rsid w:val="00A51F40"/>
    <w:rsid w:val="00A53E29"/>
    <w:rsid w:val="00A55A06"/>
    <w:rsid w:val="00A56A13"/>
    <w:rsid w:val="00A60121"/>
    <w:rsid w:val="00A60A3B"/>
    <w:rsid w:val="00A64A2D"/>
    <w:rsid w:val="00A66B7D"/>
    <w:rsid w:val="00A7049E"/>
    <w:rsid w:val="00A7094C"/>
    <w:rsid w:val="00A711C9"/>
    <w:rsid w:val="00A71DD7"/>
    <w:rsid w:val="00A71EF4"/>
    <w:rsid w:val="00A736F6"/>
    <w:rsid w:val="00A73D77"/>
    <w:rsid w:val="00A76542"/>
    <w:rsid w:val="00A77663"/>
    <w:rsid w:val="00A80393"/>
    <w:rsid w:val="00A81D87"/>
    <w:rsid w:val="00A84D96"/>
    <w:rsid w:val="00A861A3"/>
    <w:rsid w:val="00A861D9"/>
    <w:rsid w:val="00A86563"/>
    <w:rsid w:val="00A904EA"/>
    <w:rsid w:val="00A90511"/>
    <w:rsid w:val="00A90F5B"/>
    <w:rsid w:val="00A9119A"/>
    <w:rsid w:val="00A9335C"/>
    <w:rsid w:val="00A944F4"/>
    <w:rsid w:val="00A94CBA"/>
    <w:rsid w:val="00A96469"/>
    <w:rsid w:val="00A97354"/>
    <w:rsid w:val="00A97455"/>
    <w:rsid w:val="00A97503"/>
    <w:rsid w:val="00AA00D9"/>
    <w:rsid w:val="00AA0527"/>
    <w:rsid w:val="00AA05C1"/>
    <w:rsid w:val="00AA0AEE"/>
    <w:rsid w:val="00AA1BA2"/>
    <w:rsid w:val="00AA36C2"/>
    <w:rsid w:val="00AA3D3F"/>
    <w:rsid w:val="00AA4568"/>
    <w:rsid w:val="00AA4944"/>
    <w:rsid w:val="00AA4B1C"/>
    <w:rsid w:val="00AA4CB6"/>
    <w:rsid w:val="00AA4DAA"/>
    <w:rsid w:val="00AA609F"/>
    <w:rsid w:val="00AB0B12"/>
    <w:rsid w:val="00AB0FCD"/>
    <w:rsid w:val="00AB2ACE"/>
    <w:rsid w:val="00AB34FC"/>
    <w:rsid w:val="00AB49CF"/>
    <w:rsid w:val="00AB4E13"/>
    <w:rsid w:val="00AB5AA1"/>
    <w:rsid w:val="00AB686B"/>
    <w:rsid w:val="00AC06B4"/>
    <w:rsid w:val="00AC075E"/>
    <w:rsid w:val="00AC31E4"/>
    <w:rsid w:val="00AC3F4A"/>
    <w:rsid w:val="00AC5C55"/>
    <w:rsid w:val="00AC6072"/>
    <w:rsid w:val="00AD0860"/>
    <w:rsid w:val="00AD23EA"/>
    <w:rsid w:val="00AD23F8"/>
    <w:rsid w:val="00AD2757"/>
    <w:rsid w:val="00AD3097"/>
    <w:rsid w:val="00AD3A6D"/>
    <w:rsid w:val="00AD439F"/>
    <w:rsid w:val="00AD4DA8"/>
    <w:rsid w:val="00AD5246"/>
    <w:rsid w:val="00AD58EF"/>
    <w:rsid w:val="00AD6EE2"/>
    <w:rsid w:val="00AE1A43"/>
    <w:rsid w:val="00AE1D55"/>
    <w:rsid w:val="00AE1E5D"/>
    <w:rsid w:val="00AE365A"/>
    <w:rsid w:val="00AE43BD"/>
    <w:rsid w:val="00AE5C0F"/>
    <w:rsid w:val="00AE5C6B"/>
    <w:rsid w:val="00AF0920"/>
    <w:rsid w:val="00AF4EBB"/>
    <w:rsid w:val="00AF6724"/>
    <w:rsid w:val="00AF6925"/>
    <w:rsid w:val="00B017A3"/>
    <w:rsid w:val="00B021BE"/>
    <w:rsid w:val="00B033DD"/>
    <w:rsid w:val="00B04C5E"/>
    <w:rsid w:val="00B10311"/>
    <w:rsid w:val="00B1121B"/>
    <w:rsid w:val="00B12BC7"/>
    <w:rsid w:val="00B12D46"/>
    <w:rsid w:val="00B13461"/>
    <w:rsid w:val="00B136C0"/>
    <w:rsid w:val="00B13729"/>
    <w:rsid w:val="00B15C8E"/>
    <w:rsid w:val="00B162B5"/>
    <w:rsid w:val="00B16627"/>
    <w:rsid w:val="00B169AF"/>
    <w:rsid w:val="00B16BE5"/>
    <w:rsid w:val="00B17ABB"/>
    <w:rsid w:val="00B17E6C"/>
    <w:rsid w:val="00B20C96"/>
    <w:rsid w:val="00B211E2"/>
    <w:rsid w:val="00B21611"/>
    <w:rsid w:val="00B222E6"/>
    <w:rsid w:val="00B23EFF"/>
    <w:rsid w:val="00B26707"/>
    <w:rsid w:val="00B27EE4"/>
    <w:rsid w:val="00B3073C"/>
    <w:rsid w:val="00B30F9A"/>
    <w:rsid w:val="00B342F4"/>
    <w:rsid w:val="00B34301"/>
    <w:rsid w:val="00B35FF7"/>
    <w:rsid w:val="00B40A84"/>
    <w:rsid w:val="00B42A21"/>
    <w:rsid w:val="00B42BD5"/>
    <w:rsid w:val="00B456F0"/>
    <w:rsid w:val="00B46C94"/>
    <w:rsid w:val="00B47DD8"/>
    <w:rsid w:val="00B50689"/>
    <w:rsid w:val="00B55124"/>
    <w:rsid w:val="00B55D4B"/>
    <w:rsid w:val="00B5663C"/>
    <w:rsid w:val="00B57826"/>
    <w:rsid w:val="00B579AD"/>
    <w:rsid w:val="00B6149D"/>
    <w:rsid w:val="00B6196C"/>
    <w:rsid w:val="00B6460D"/>
    <w:rsid w:val="00B64D78"/>
    <w:rsid w:val="00B65C02"/>
    <w:rsid w:val="00B65F14"/>
    <w:rsid w:val="00B66935"/>
    <w:rsid w:val="00B70B65"/>
    <w:rsid w:val="00B70B7A"/>
    <w:rsid w:val="00B7109D"/>
    <w:rsid w:val="00B71DE6"/>
    <w:rsid w:val="00B7270D"/>
    <w:rsid w:val="00B72A20"/>
    <w:rsid w:val="00B742D3"/>
    <w:rsid w:val="00B74458"/>
    <w:rsid w:val="00B745EC"/>
    <w:rsid w:val="00B74F5D"/>
    <w:rsid w:val="00B7711B"/>
    <w:rsid w:val="00B80764"/>
    <w:rsid w:val="00B82E65"/>
    <w:rsid w:val="00B84087"/>
    <w:rsid w:val="00B8439E"/>
    <w:rsid w:val="00B848AE"/>
    <w:rsid w:val="00B8589C"/>
    <w:rsid w:val="00B8635F"/>
    <w:rsid w:val="00B86735"/>
    <w:rsid w:val="00B875C5"/>
    <w:rsid w:val="00B900B9"/>
    <w:rsid w:val="00B90836"/>
    <w:rsid w:val="00B90F03"/>
    <w:rsid w:val="00B927C7"/>
    <w:rsid w:val="00B92E06"/>
    <w:rsid w:val="00B94950"/>
    <w:rsid w:val="00B953C5"/>
    <w:rsid w:val="00B95630"/>
    <w:rsid w:val="00B97E30"/>
    <w:rsid w:val="00BA275D"/>
    <w:rsid w:val="00BA5555"/>
    <w:rsid w:val="00BA68A9"/>
    <w:rsid w:val="00BA6E3F"/>
    <w:rsid w:val="00BA6F95"/>
    <w:rsid w:val="00BA7178"/>
    <w:rsid w:val="00BA7AE8"/>
    <w:rsid w:val="00BB0FE7"/>
    <w:rsid w:val="00BB2551"/>
    <w:rsid w:val="00BB344D"/>
    <w:rsid w:val="00BB4711"/>
    <w:rsid w:val="00BB4A50"/>
    <w:rsid w:val="00BB5DFB"/>
    <w:rsid w:val="00BB66EB"/>
    <w:rsid w:val="00BB676D"/>
    <w:rsid w:val="00BB6CC7"/>
    <w:rsid w:val="00BB77B7"/>
    <w:rsid w:val="00BC0BAA"/>
    <w:rsid w:val="00BC464A"/>
    <w:rsid w:val="00BC62D9"/>
    <w:rsid w:val="00BC7373"/>
    <w:rsid w:val="00BC7385"/>
    <w:rsid w:val="00BD2221"/>
    <w:rsid w:val="00BD2834"/>
    <w:rsid w:val="00BD2E3B"/>
    <w:rsid w:val="00BD3C9D"/>
    <w:rsid w:val="00BD7878"/>
    <w:rsid w:val="00BE2625"/>
    <w:rsid w:val="00BE302C"/>
    <w:rsid w:val="00BE3CFD"/>
    <w:rsid w:val="00BE4EC4"/>
    <w:rsid w:val="00BE50D1"/>
    <w:rsid w:val="00BE5D55"/>
    <w:rsid w:val="00BE5F0A"/>
    <w:rsid w:val="00BE6C07"/>
    <w:rsid w:val="00BF159F"/>
    <w:rsid w:val="00BF3A40"/>
    <w:rsid w:val="00BF40DF"/>
    <w:rsid w:val="00BF4213"/>
    <w:rsid w:val="00BF54C2"/>
    <w:rsid w:val="00BF5B19"/>
    <w:rsid w:val="00BF641D"/>
    <w:rsid w:val="00BF7B6F"/>
    <w:rsid w:val="00C009C9"/>
    <w:rsid w:val="00C01C7C"/>
    <w:rsid w:val="00C0228B"/>
    <w:rsid w:val="00C0388E"/>
    <w:rsid w:val="00C03FF1"/>
    <w:rsid w:val="00C04DC6"/>
    <w:rsid w:val="00C053B9"/>
    <w:rsid w:val="00C055B6"/>
    <w:rsid w:val="00C0706A"/>
    <w:rsid w:val="00C0779C"/>
    <w:rsid w:val="00C1076E"/>
    <w:rsid w:val="00C10FD2"/>
    <w:rsid w:val="00C11EEB"/>
    <w:rsid w:val="00C122D3"/>
    <w:rsid w:val="00C122D9"/>
    <w:rsid w:val="00C13E41"/>
    <w:rsid w:val="00C1478E"/>
    <w:rsid w:val="00C15320"/>
    <w:rsid w:val="00C16989"/>
    <w:rsid w:val="00C17124"/>
    <w:rsid w:val="00C17A40"/>
    <w:rsid w:val="00C17F04"/>
    <w:rsid w:val="00C20DD6"/>
    <w:rsid w:val="00C20EB6"/>
    <w:rsid w:val="00C21261"/>
    <w:rsid w:val="00C21626"/>
    <w:rsid w:val="00C216EE"/>
    <w:rsid w:val="00C244E8"/>
    <w:rsid w:val="00C24557"/>
    <w:rsid w:val="00C24CD6"/>
    <w:rsid w:val="00C257D5"/>
    <w:rsid w:val="00C2732E"/>
    <w:rsid w:val="00C27A92"/>
    <w:rsid w:val="00C27B6C"/>
    <w:rsid w:val="00C302D2"/>
    <w:rsid w:val="00C319AC"/>
    <w:rsid w:val="00C31CF9"/>
    <w:rsid w:val="00C3346C"/>
    <w:rsid w:val="00C34853"/>
    <w:rsid w:val="00C3559C"/>
    <w:rsid w:val="00C36583"/>
    <w:rsid w:val="00C36710"/>
    <w:rsid w:val="00C367BA"/>
    <w:rsid w:val="00C36D93"/>
    <w:rsid w:val="00C40002"/>
    <w:rsid w:val="00C406D0"/>
    <w:rsid w:val="00C40D55"/>
    <w:rsid w:val="00C414F6"/>
    <w:rsid w:val="00C41AF8"/>
    <w:rsid w:val="00C4220C"/>
    <w:rsid w:val="00C42DB8"/>
    <w:rsid w:val="00C42EA4"/>
    <w:rsid w:val="00C44DA0"/>
    <w:rsid w:val="00C4585C"/>
    <w:rsid w:val="00C50588"/>
    <w:rsid w:val="00C537ED"/>
    <w:rsid w:val="00C551DF"/>
    <w:rsid w:val="00C55D1E"/>
    <w:rsid w:val="00C576FF"/>
    <w:rsid w:val="00C60BA9"/>
    <w:rsid w:val="00C60DE7"/>
    <w:rsid w:val="00C61294"/>
    <w:rsid w:val="00C619F0"/>
    <w:rsid w:val="00C6294D"/>
    <w:rsid w:val="00C630D3"/>
    <w:rsid w:val="00C6466A"/>
    <w:rsid w:val="00C64DBB"/>
    <w:rsid w:val="00C65BA0"/>
    <w:rsid w:val="00C65EB2"/>
    <w:rsid w:val="00C67359"/>
    <w:rsid w:val="00C708D1"/>
    <w:rsid w:val="00C714C6"/>
    <w:rsid w:val="00C736F1"/>
    <w:rsid w:val="00C76212"/>
    <w:rsid w:val="00C7692C"/>
    <w:rsid w:val="00C779DF"/>
    <w:rsid w:val="00C80232"/>
    <w:rsid w:val="00C81E9E"/>
    <w:rsid w:val="00C82264"/>
    <w:rsid w:val="00C836AD"/>
    <w:rsid w:val="00C85DF5"/>
    <w:rsid w:val="00C90EAA"/>
    <w:rsid w:val="00C9154D"/>
    <w:rsid w:val="00C91753"/>
    <w:rsid w:val="00C93388"/>
    <w:rsid w:val="00C9390B"/>
    <w:rsid w:val="00C93C4B"/>
    <w:rsid w:val="00C952E4"/>
    <w:rsid w:val="00C95A8C"/>
    <w:rsid w:val="00C97566"/>
    <w:rsid w:val="00CA07EA"/>
    <w:rsid w:val="00CA0986"/>
    <w:rsid w:val="00CA3666"/>
    <w:rsid w:val="00CA3D96"/>
    <w:rsid w:val="00CA536D"/>
    <w:rsid w:val="00CA5446"/>
    <w:rsid w:val="00CA56CF"/>
    <w:rsid w:val="00CA63DF"/>
    <w:rsid w:val="00CA6CEE"/>
    <w:rsid w:val="00CA76A4"/>
    <w:rsid w:val="00CA77C6"/>
    <w:rsid w:val="00CA7975"/>
    <w:rsid w:val="00CA7F6B"/>
    <w:rsid w:val="00CB16B9"/>
    <w:rsid w:val="00CB193F"/>
    <w:rsid w:val="00CB4A3E"/>
    <w:rsid w:val="00CC096D"/>
    <w:rsid w:val="00CC1D06"/>
    <w:rsid w:val="00CC2575"/>
    <w:rsid w:val="00CC2640"/>
    <w:rsid w:val="00CC2893"/>
    <w:rsid w:val="00CC3215"/>
    <w:rsid w:val="00CC3F7C"/>
    <w:rsid w:val="00CC532F"/>
    <w:rsid w:val="00CC6B70"/>
    <w:rsid w:val="00CC7768"/>
    <w:rsid w:val="00CD0A3C"/>
    <w:rsid w:val="00CD1AD5"/>
    <w:rsid w:val="00CD1BF3"/>
    <w:rsid w:val="00CD29E7"/>
    <w:rsid w:val="00CD5A01"/>
    <w:rsid w:val="00CE0181"/>
    <w:rsid w:val="00CE0AF7"/>
    <w:rsid w:val="00CE1571"/>
    <w:rsid w:val="00CE1BFF"/>
    <w:rsid w:val="00CE1C33"/>
    <w:rsid w:val="00CE3D2A"/>
    <w:rsid w:val="00CE3D3F"/>
    <w:rsid w:val="00CE3FE7"/>
    <w:rsid w:val="00CE46B6"/>
    <w:rsid w:val="00CE4F79"/>
    <w:rsid w:val="00CE5266"/>
    <w:rsid w:val="00CE5909"/>
    <w:rsid w:val="00CE6668"/>
    <w:rsid w:val="00CE7215"/>
    <w:rsid w:val="00CE7B9F"/>
    <w:rsid w:val="00CF0FA0"/>
    <w:rsid w:val="00CF32BC"/>
    <w:rsid w:val="00CF39B4"/>
    <w:rsid w:val="00CF5EBE"/>
    <w:rsid w:val="00CF6543"/>
    <w:rsid w:val="00CF6943"/>
    <w:rsid w:val="00D01258"/>
    <w:rsid w:val="00D0191E"/>
    <w:rsid w:val="00D01D18"/>
    <w:rsid w:val="00D041E8"/>
    <w:rsid w:val="00D046EB"/>
    <w:rsid w:val="00D05E18"/>
    <w:rsid w:val="00D06031"/>
    <w:rsid w:val="00D06794"/>
    <w:rsid w:val="00D07BC6"/>
    <w:rsid w:val="00D10241"/>
    <w:rsid w:val="00D10D54"/>
    <w:rsid w:val="00D121F9"/>
    <w:rsid w:val="00D13251"/>
    <w:rsid w:val="00D13BE7"/>
    <w:rsid w:val="00D13F1E"/>
    <w:rsid w:val="00D17A3F"/>
    <w:rsid w:val="00D2034E"/>
    <w:rsid w:val="00D2101D"/>
    <w:rsid w:val="00D21CA6"/>
    <w:rsid w:val="00D2342B"/>
    <w:rsid w:val="00D23452"/>
    <w:rsid w:val="00D243B6"/>
    <w:rsid w:val="00D2536F"/>
    <w:rsid w:val="00D256FC"/>
    <w:rsid w:val="00D2743E"/>
    <w:rsid w:val="00D27487"/>
    <w:rsid w:val="00D27BC1"/>
    <w:rsid w:val="00D31085"/>
    <w:rsid w:val="00D312E6"/>
    <w:rsid w:val="00D325BE"/>
    <w:rsid w:val="00D32BD4"/>
    <w:rsid w:val="00D32C45"/>
    <w:rsid w:val="00D34C67"/>
    <w:rsid w:val="00D37E28"/>
    <w:rsid w:val="00D412DF"/>
    <w:rsid w:val="00D41A0D"/>
    <w:rsid w:val="00D436AC"/>
    <w:rsid w:val="00D43AE1"/>
    <w:rsid w:val="00D442F6"/>
    <w:rsid w:val="00D44511"/>
    <w:rsid w:val="00D457A7"/>
    <w:rsid w:val="00D4594F"/>
    <w:rsid w:val="00D5260D"/>
    <w:rsid w:val="00D52CD3"/>
    <w:rsid w:val="00D540D1"/>
    <w:rsid w:val="00D54151"/>
    <w:rsid w:val="00D54A6D"/>
    <w:rsid w:val="00D556D1"/>
    <w:rsid w:val="00D5639D"/>
    <w:rsid w:val="00D57137"/>
    <w:rsid w:val="00D57759"/>
    <w:rsid w:val="00D57CE6"/>
    <w:rsid w:val="00D60B42"/>
    <w:rsid w:val="00D61455"/>
    <w:rsid w:val="00D61EFC"/>
    <w:rsid w:val="00D624A2"/>
    <w:rsid w:val="00D63645"/>
    <w:rsid w:val="00D67BB1"/>
    <w:rsid w:val="00D70426"/>
    <w:rsid w:val="00D70D25"/>
    <w:rsid w:val="00D7346E"/>
    <w:rsid w:val="00D74983"/>
    <w:rsid w:val="00D751C8"/>
    <w:rsid w:val="00D75D38"/>
    <w:rsid w:val="00D77F70"/>
    <w:rsid w:val="00D801B9"/>
    <w:rsid w:val="00D81E80"/>
    <w:rsid w:val="00D8228F"/>
    <w:rsid w:val="00D832E8"/>
    <w:rsid w:val="00D83E20"/>
    <w:rsid w:val="00D84E6D"/>
    <w:rsid w:val="00D85479"/>
    <w:rsid w:val="00D854A8"/>
    <w:rsid w:val="00D8622C"/>
    <w:rsid w:val="00D866AA"/>
    <w:rsid w:val="00D87A8E"/>
    <w:rsid w:val="00D87B38"/>
    <w:rsid w:val="00D87BEB"/>
    <w:rsid w:val="00D94C3B"/>
    <w:rsid w:val="00D9589C"/>
    <w:rsid w:val="00D97569"/>
    <w:rsid w:val="00D97A56"/>
    <w:rsid w:val="00DA03C7"/>
    <w:rsid w:val="00DA0515"/>
    <w:rsid w:val="00DA6A44"/>
    <w:rsid w:val="00DA7453"/>
    <w:rsid w:val="00DB0EE6"/>
    <w:rsid w:val="00DB3683"/>
    <w:rsid w:val="00DB4BEF"/>
    <w:rsid w:val="00DB53C7"/>
    <w:rsid w:val="00DB77EA"/>
    <w:rsid w:val="00DC0AF3"/>
    <w:rsid w:val="00DC0E0F"/>
    <w:rsid w:val="00DC1275"/>
    <w:rsid w:val="00DC24F4"/>
    <w:rsid w:val="00DC3F3C"/>
    <w:rsid w:val="00DC5B83"/>
    <w:rsid w:val="00DC6D02"/>
    <w:rsid w:val="00DC7696"/>
    <w:rsid w:val="00DC7E22"/>
    <w:rsid w:val="00DD18B7"/>
    <w:rsid w:val="00DD1AE9"/>
    <w:rsid w:val="00DD2937"/>
    <w:rsid w:val="00DD509D"/>
    <w:rsid w:val="00DE0828"/>
    <w:rsid w:val="00DE0A70"/>
    <w:rsid w:val="00DE34C4"/>
    <w:rsid w:val="00DE5929"/>
    <w:rsid w:val="00DE6D04"/>
    <w:rsid w:val="00DE757C"/>
    <w:rsid w:val="00DF0988"/>
    <w:rsid w:val="00DF1FD6"/>
    <w:rsid w:val="00DF2372"/>
    <w:rsid w:val="00DF3633"/>
    <w:rsid w:val="00DF482A"/>
    <w:rsid w:val="00DF504D"/>
    <w:rsid w:val="00DF5F5F"/>
    <w:rsid w:val="00DF7520"/>
    <w:rsid w:val="00E00EF0"/>
    <w:rsid w:val="00E02116"/>
    <w:rsid w:val="00E0293C"/>
    <w:rsid w:val="00E02FFB"/>
    <w:rsid w:val="00E03EF1"/>
    <w:rsid w:val="00E043D0"/>
    <w:rsid w:val="00E057BB"/>
    <w:rsid w:val="00E06834"/>
    <w:rsid w:val="00E07FB1"/>
    <w:rsid w:val="00E10430"/>
    <w:rsid w:val="00E12897"/>
    <w:rsid w:val="00E201DF"/>
    <w:rsid w:val="00E21256"/>
    <w:rsid w:val="00E247C2"/>
    <w:rsid w:val="00E24FE4"/>
    <w:rsid w:val="00E2582A"/>
    <w:rsid w:val="00E26125"/>
    <w:rsid w:val="00E30574"/>
    <w:rsid w:val="00E31187"/>
    <w:rsid w:val="00E31B52"/>
    <w:rsid w:val="00E33560"/>
    <w:rsid w:val="00E35AC9"/>
    <w:rsid w:val="00E365F1"/>
    <w:rsid w:val="00E3706E"/>
    <w:rsid w:val="00E414AB"/>
    <w:rsid w:val="00E41A71"/>
    <w:rsid w:val="00E43AE2"/>
    <w:rsid w:val="00E447CB"/>
    <w:rsid w:val="00E44F54"/>
    <w:rsid w:val="00E4522C"/>
    <w:rsid w:val="00E45877"/>
    <w:rsid w:val="00E46E98"/>
    <w:rsid w:val="00E50727"/>
    <w:rsid w:val="00E51BF9"/>
    <w:rsid w:val="00E52299"/>
    <w:rsid w:val="00E52918"/>
    <w:rsid w:val="00E52D65"/>
    <w:rsid w:val="00E534B1"/>
    <w:rsid w:val="00E53D4A"/>
    <w:rsid w:val="00E5499A"/>
    <w:rsid w:val="00E55A00"/>
    <w:rsid w:val="00E56F61"/>
    <w:rsid w:val="00E603D9"/>
    <w:rsid w:val="00E6041D"/>
    <w:rsid w:val="00E60AE7"/>
    <w:rsid w:val="00E61690"/>
    <w:rsid w:val="00E62A11"/>
    <w:rsid w:val="00E62C21"/>
    <w:rsid w:val="00E635CB"/>
    <w:rsid w:val="00E648C7"/>
    <w:rsid w:val="00E64AAA"/>
    <w:rsid w:val="00E6628C"/>
    <w:rsid w:val="00E7013B"/>
    <w:rsid w:val="00E722A3"/>
    <w:rsid w:val="00E72A73"/>
    <w:rsid w:val="00E74D49"/>
    <w:rsid w:val="00E74E10"/>
    <w:rsid w:val="00E76B9F"/>
    <w:rsid w:val="00E77FD5"/>
    <w:rsid w:val="00E80FD6"/>
    <w:rsid w:val="00E81032"/>
    <w:rsid w:val="00E8128A"/>
    <w:rsid w:val="00E835C4"/>
    <w:rsid w:val="00E86579"/>
    <w:rsid w:val="00E919FC"/>
    <w:rsid w:val="00E92701"/>
    <w:rsid w:val="00E933E5"/>
    <w:rsid w:val="00E93956"/>
    <w:rsid w:val="00E93CA1"/>
    <w:rsid w:val="00E94C83"/>
    <w:rsid w:val="00EA1AD4"/>
    <w:rsid w:val="00EA248C"/>
    <w:rsid w:val="00EA3805"/>
    <w:rsid w:val="00EA3C34"/>
    <w:rsid w:val="00EA437C"/>
    <w:rsid w:val="00EA668D"/>
    <w:rsid w:val="00EA6BE5"/>
    <w:rsid w:val="00EA7FC2"/>
    <w:rsid w:val="00EB019F"/>
    <w:rsid w:val="00EB0A95"/>
    <w:rsid w:val="00EB0D85"/>
    <w:rsid w:val="00EB11DA"/>
    <w:rsid w:val="00EB38D7"/>
    <w:rsid w:val="00EB3AAD"/>
    <w:rsid w:val="00EB5A5C"/>
    <w:rsid w:val="00EB5A9B"/>
    <w:rsid w:val="00EB7E45"/>
    <w:rsid w:val="00EC09EA"/>
    <w:rsid w:val="00EC1819"/>
    <w:rsid w:val="00EC186D"/>
    <w:rsid w:val="00EC349E"/>
    <w:rsid w:val="00EC38CA"/>
    <w:rsid w:val="00EC47DA"/>
    <w:rsid w:val="00EC4E8B"/>
    <w:rsid w:val="00EC5A1E"/>
    <w:rsid w:val="00EC5B53"/>
    <w:rsid w:val="00EC5E68"/>
    <w:rsid w:val="00EC74CF"/>
    <w:rsid w:val="00EC799D"/>
    <w:rsid w:val="00EC7AB4"/>
    <w:rsid w:val="00ED234C"/>
    <w:rsid w:val="00ED33BB"/>
    <w:rsid w:val="00ED356C"/>
    <w:rsid w:val="00ED3702"/>
    <w:rsid w:val="00ED4360"/>
    <w:rsid w:val="00ED68F6"/>
    <w:rsid w:val="00ED745A"/>
    <w:rsid w:val="00ED7755"/>
    <w:rsid w:val="00ED7803"/>
    <w:rsid w:val="00EE061F"/>
    <w:rsid w:val="00EE3695"/>
    <w:rsid w:val="00EE572B"/>
    <w:rsid w:val="00EE5B1E"/>
    <w:rsid w:val="00EF0744"/>
    <w:rsid w:val="00EF1220"/>
    <w:rsid w:val="00EF1D51"/>
    <w:rsid w:val="00EF562B"/>
    <w:rsid w:val="00EF5B2B"/>
    <w:rsid w:val="00EF7FF0"/>
    <w:rsid w:val="00F009DC"/>
    <w:rsid w:val="00F0199B"/>
    <w:rsid w:val="00F0260A"/>
    <w:rsid w:val="00F02843"/>
    <w:rsid w:val="00F04571"/>
    <w:rsid w:val="00F04C2D"/>
    <w:rsid w:val="00F073FA"/>
    <w:rsid w:val="00F13668"/>
    <w:rsid w:val="00F13BFB"/>
    <w:rsid w:val="00F13D30"/>
    <w:rsid w:val="00F163BD"/>
    <w:rsid w:val="00F170E8"/>
    <w:rsid w:val="00F17DAC"/>
    <w:rsid w:val="00F20022"/>
    <w:rsid w:val="00F247DD"/>
    <w:rsid w:val="00F24F4C"/>
    <w:rsid w:val="00F2763C"/>
    <w:rsid w:val="00F31749"/>
    <w:rsid w:val="00F32C7B"/>
    <w:rsid w:val="00F32DDB"/>
    <w:rsid w:val="00F33277"/>
    <w:rsid w:val="00F34FA2"/>
    <w:rsid w:val="00F408CF"/>
    <w:rsid w:val="00F4441E"/>
    <w:rsid w:val="00F449A0"/>
    <w:rsid w:val="00F45A8A"/>
    <w:rsid w:val="00F45D7A"/>
    <w:rsid w:val="00F45EE9"/>
    <w:rsid w:val="00F46CBA"/>
    <w:rsid w:val="00F479CC"/>
    <w:rsid w:val="00F500A8"/>
    <w:rsid w:val="00F50336"/>
    <w:rsid w:val="00F506A0"/>
    <w:rsid w:val="00F5124C"/>
    <w:rsid w:val="00F51C09"/>
    <w:rsid w:val="00F52044"/>
    <w:rsid w:val="00F5272A"/>
    <w:rsid w:val="00F52A6E"/>
    <w:rsid w:val="00F52FB2"/>
    <w:rsid w:val="00F55E5C"/>
    <w:rsid w:val="00F60B2C"/>
    <w:rsid w:val="00F6295B"/>
    <w:rsid w:val="00F6312F"/>
    <w:rsid w:val="00F634C7"/>
    <w:rsid w:val="00F70598"/>
    <w:rsid w:val="00F75447"/>
    <w:rsid w:val="00F75AF9"/>
    <w:rsid w:val="00F7658B"/>
    <w:rsid w:val="00F80EEE"/>
    <w:rsid w:val="00F80FAA"/>
    <w:rsid w:val="00F81E82"/>
    <w:rsid w:val="00F81EFA"/>
    <w:rsid w:val="00F81FA4"/>
    <w:rsid w:val="00F83006"/>
    <w:rsid w:val="00F85396"/>
    <w:rsid w:val="00F86010"/>
    <w:rsid w:val="00F87B83"/>
    <w:rsid w:val="00F91203"/>
    <w:rsid w:val="00F934AB"/>
    <w:rsid w:val="00F93C30"/>
    <w:rsid w:val="00F94611"/>
    <w:rsid w:val="00F94705"/>
    <w:rsid w:val="00F94B26"/>
    <w:rsid w:val="00FA0F28"/>
    <w:rsid w:val="00FA2B24"/>
    <w:rsid w:val="00FA390F"/>
    <w:rsid w:val="00FA3BAF"/>
    <w:rsid w:val="00FA53E6"/>
    <w:rsid w:val="00FA5530"/>
    <w:rsid w:val="00FA6C76"/>
    <w:rsid w:val="00FB0AFE"/>
    <w:rsid w:val="00FB108F"/>
    <w:rsid w:val="00FB16C2"/>
    <w:rsid w:val="00FB285A"/>
    <w:rsid w:val="00FB42EC"/>
    <w:rsid w:val="00FB6961"/>
    <w:rsid w:val="00FB70B8"/>
    <w:rsid w:val="00FC0625"/>
    <w:rsid w:val="00FC173D"/>
    <w:rsid w:val="00FC339F"/>
    <w:rsid w:val="00FC58F2"/>
    <w:rsid w:val="00FC6202"/>
    <w:rsid w:val="00FC7177"/>
    <w:rsid w:val="00FD0026"/>
    <w:rsid w:val="00FD0C15"/>
    <w:rsid w:val="00FD1673"/>
    <w:rsid w:val="00FD1C00"/>
    <w:rsid w:val="00FD1DFE"/>
    <w:rsid w:val="00FD1F56"/>
    <w:rsid w:val="00FD341D"/>
    <w:rsid w:val="00FD3660"/>
    <w:rsid w:val="00FD5B62"/>
    <w:rsid w:val="00FD74D8"/>
    <w:rsid w:val="00FE4BFF"/>
    <w:rsid w:val="00FE5868"/>
    <w:rsid w:val="00FE5DE2"/>
    <w:rsid w:val="00FE6789"/>
    <w:rsid w:val="00FE6E79"/>
    <w:rsid w:val="00FE746B"/>
    <w:rsid w:val="00FF042F"/>
    <w:rsid w:val="00FF28A3"/>
    <w:rsid w:val="00FF3B4B"/>
    <w:rsid w:val="00FF4A79"/>
    <w:rsid w:val="00FF4C20"/>
    <w:rsid w:val="00FF4D62"/>
    <w:rsid w:val="00FF62AD"/>
    <w:rsid w:val="00FF67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текст"/>
    <w:qFormat/>
    <w:rsid w:val="00E41A71"/>
    <w:pPr>
      <w:spacing w:after="120" w:line="340" w:lineRule="exact"/>
      <w:jc w:val="both"/>
    </w:pPr>
    <w:rPr>
      <w:rFonts w:eastAsia="MS Mincho"/>
      <w:sz w:val="24"/>
      <w:szCs w:val="24"/>
      <w:lang w:eastAsia="en-US"/>
    </w:rPr>
  </w:style>
  <w:style w:type="paragraph" w:styleId="1">
    <w:name w:val="heading 1"/>
    <w:aliases w:val="Заголовок1"/>
    <w:basedOn w:val="a"/>
    <w:next w:val="a"/>
    <w:link w:val="10"/>
    <w:qFormat/>
    <w:rsid w:val="007A2DB6"/>
    <w:pPr>
      <w:keepNext/>
      <w:keepLines/>
      <w:outlineLvl w:val="0"/>
    </w:pPr>
    <w:rPr>
      <w:rFonts w:ascii="Arial" w:eastAsia="Times New Roman" w:hAnsi="Arial" w:cs="Arial"/>
      <w:b/>
      <w:bCs/>
      <w:color w:val="000000"/>
      <w:sz w:val="20"/>
      <w:szCs w:val="20"/>
      <w:lang w:val="en-US" w:eastAsia="nl-NL"/>
    </w:rPr>
  </w:style>
  <w:style w:type="paragraph" w:styleId="2">
    <w:name w:val="heading 2"/>
    <w:basedOn w:val="a"/>
    <w:next w:val="a"/>
    <w:qFormat/>
    <w:rsid w:val="001A2F47"/>
    <w:pPr>
      <w:keepNext/>
      <w:spacing w:before="480" w:line="360" w:lineRule="auto"/>
      <w:jc w:val="center"/>
      <w:outlineLvl w:val="1"/>
    </w:pPr>
    <w:rPr>
      <w:rFonts w:ascii="Arial" w:hAnsi="Arial" w:cs="Arial"/>
      <w:b/>
      <w:bCs/>
      <w:iCs/>
      <w:sz w:val="32"/>
      <w:szCs w:val="28"/>
    </w:rPr>
  </w:style>
  <w:style w:type="paragraph" w:styleId="4">
    <w:name w:val="heading 4"/>
    <w:basedOn w:val="a"/>
    <w:next w:val="a"/>
    <w:qFormat/>
    <w:rsid w:val="001A2F47"/>
    <w:pPr>
      <w:keepNext/>
      <w:spacing w:before="240" w:after="60" w:line="360" w:lineRule="auto"/>
      <w:ind w:left="737"/>
      <w:jc w:val="left"/>
      <w:outlineLvl w:val="3"/>
    </w:pPr>
    <w:rPr>
      <w:b/>
      <w:bCs/>
      <w:i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250">
    <w:name w:val="Стиль По центру Слева:  125 см Первая строка:  0 см"/>
    <w:basedOn w:val="a"/>
    <w:rsid w:val="001A2F47"/>
    <w:pPr>
      <w:spacing w:line="360" w:lineRule="auto"/>
      <w:ind w:left="709"/>
      <w:jc w:val="center"/>
    </w:pPr>
    <w:rPr>
      <w:rFonts w:ascii="Arial" w:hAnsi="Arial"/>
      <w:szCs w:val="20"/>
    </w:rPr>
  </w:style>
  <w:style w:type="character" w:customStyle="1" w:styleId="10">
    <w:name w:val="Заголовок 1 Знак"/>
    <w:aliases w:val="Заголовок1 Знак"/>
    <w:link w:val="1"/>
    <w:locked/>
    <w:rsid w:val="00C55D1E"/>
    <w:rPr>
      <w:rFonts w:ascii="Arial" w:hAnsi="Arial" w:cs="Arial"/>
      <w:b/>
      <w:bCs/>
      <w:color w:val="000000"/>
      <w:lang w:val="en-US" w:eastAsia="nl-NL" w:bidi="ar-SA"/>
    </w:rPr>
  </w:style>
  <w:style w:type="paragraph" w:styleId="a3">
    <w:name w:val="footer"/>
    <w:basedOn w:val="a"/>
    <w:link w:val="a4"/>
    <w:uiPriority w:val="99"/>
    <w:rsid w:val="00C55D1E"/>
    <w:pPr>
      <w:tabs>
        <w:tab w:val="center" w:pos="4320"/>
        <w:tab w:val="right" w:pos="8640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4">
    <w:name w:val="Нижний колонтитул Знак"/>
    <w:link w:val="a3"/>
    <w:uiPriority w:val="99"/>
    <w:locked/>
    <w:rsid w:val="00C55D1E"/>
    <w:rPr>
      <w:rFonts w:eastAsia="MS Mincho"/>
      <w:lang w:val="ru-RU" w:eastAsia="ru-RU" w:bidi="ar-SA"/>
    </w:rPr>
  </w:style>
  <w:style w:type="character" w:customStyle="1" w:styleId="a5">
    <w:name w:val="время"/>
    <w:uiPriority w:val="1"/>
    <w:qFormat/>
    <w:rsid w:val="00C55D1E"/>
    <w:rPr>
      <w:rFonts w:ascii="Trebuchet MS Bold" w:hAnsi="Trebuchet MS Bold" w:cs="Times New Roman"/>
      <w:b/>
      <w:bCs/>
      <w:color w:val="2EA8A0"/>
      <w:sz w:val="24"/>
      <w:szCs w:val="24"/>
    </w:rPr>
  </w:style>
  <w:style w:type="character" w:styleId="a6">
    <w:name w:val="page number"/>
    <w:basedOn w:val="a0"/>
    <w:semiHidden/>
    <w:rsid w:val="00C55D1E"/>
  </w:style>
  <w:style w:type="paragraph" w:styleId="a7">
    <w:name w:val="header"/>
    <w:basedOn w:val="a"/>
    <w:link w:val="a8"/>
    <w:uiPriority w:val="99"/>
    <w:rsid w:val="00C55D1E"/>
    <w:pPr>
      <w:tabs>
        <w:tab w:val="center" w:pos="4320"/>
        <w:tab w:val="right" w:pos="8640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8">
    <w:name w:val="Верхний колонтитул Знак"/>
    <w:link w:val="a7"/>
    <w:uiPriority w:val="99"/>
    <w:locked/>
    <w:rsid w:val="00C55D1E"/>
    <w:rPr>
      <w:rFonts w:eastAsia="MS Mincho"/>
      <w:lang w:val="ru-RU" w:eastAsia="ru-RU" w:bidi="ar-SA"/>
    </w:rPr>
  </w:style>
  <w:style w:type="paragraph" w:customStyle="1" w:styleId="a9">
    <w:name w:val="колонтитул — Тема мероприятия"/>
    <w:autoRedefine/>
    <w:qFormat/>
    <w:rsid w:val="00C55D1E"/>
    <w:rPr>
      <w:rFonts w:ascii="Trebuchet MS Bold" w:eastAsia="MS Mincho" w:hAnsi="Trebuchet MS Bold"/>
      <w:color w:val="D39549"/>
      <w:kern w:val="16"/>
      <w:lang w:eastAsia="en-US"/>
    </w:rPr>
  </w:style>
  <w:style w:type="paragraph" w:customStyle="1" w:styleId="aa">
    <w:name w:val="обложка — сайт"/>
    <w:basedOn w:val="ab"/>
    <w:rsid w:val="00C55D1E"/>
    <w:pPr>
      <w:spacing w:before="0" w:after="960"/>
    </w:pPr>
  </w:style>
  <w:style w:type="paragraph" w:customStyle="1" w:styleId="ac">
    <w:name w:val="ФИО участника"/>
    <w:qFormat/>
    <w:rsid w:val="00C55D1E"/>
    <w:pPr>
      <w:keepNext/>
      <w:keepLines/>
      <w:widowControl w:val="0"/>
      <w:tabs>
        <w:tab w:val="right" w:pos="9072"/>
      </w:tabs>
      <w:spacing w:line="320" w:lineRule="exact"/>
      <w:ind w:left="1701"/>
    </w:pPr>
    <w:rPr>
      <w:rFonts w:ascii="Trebuchet MS" w:eastAsia="MS Mincho" w:hAnsi="Trebuchet MS"/>
      <w:b/>
      <w:i/>
      <w:color w:val="D39549"/>
      <w:sz w:val="24"/>
      <w:szCs w:val="24"/>
      <w:lang w:eastAsia="en-US"/>
    </w:rPr>
  </w:style>
  <w:style w:type="paragraph" w:customStyle="1" w:styleId="ad">
    <w:name w:val="должность участника"/>
    <w:qFormat/>
    <w:rsid w:val="00C55D1E"/>
    <w:pPr>
      <w:spacing w:after="240" w:line="280" w:lineRule="exact"/>
      <w:ind w:left="1701"/>
    </w:pPr>
    <w:rPr>
      <w:rFonts w:eastAsia="MS Mincho"/>
      <w:i/>
      <w:color w:val="2B2222"/>
      <w:sz w:val="24"/>
      <w:szCs w:val="22"/>
      <w:lang w:eastAsia="en-US"/>
    </w:rPr>
  </w:style>
  <w:style w:type="paragraph" w:customStyle="1" w:styleId="ae">
    <w:name w:val="разметка программы"/>
    <w:qFormat/>
    <w:rsid w:val="00C55D1E"/>
    <w:pPr>
      <w:tabs>
        <w:tab w:val="left" w:pos="1701"/>
      </w:tabs>
      <w:spacing w:before="120" w:after="120" w:line="320" w:lineRule="exact"/>
      <w:ind w:left="1701" w:hanging="1701"/>
    </w:pPr>
    <w:rPr>
      <w:rFonts w:ascii="Trebuchet MS" w:eastAsia="MS Mincho" w:hAnsi="Trebuchet MS"/>
      <w:b/>
      <w:color w:val="2B2222"/>
      <w:sz w:val="24"/>
      <w:szCs w:val="24"/>
      <w:lang w:eastAsia="en-US"/>
    </w:rPr>
  </w:style>
  <w:style w:type="paragraph" w:customStyle="1" w:styleId="af">
    <w:name w:val="обложка — тип мероприятия"/>
    <w:rsid w:val="00C55D1E"/>
    <w:pPr>
      <w:spacing w:before="40"/>
      <w:jc w:val="right"/>
    </w:pPr>
    <w:rPr>
      <w:rFonts w:ascii="Trebuchet MS Bold" w:eastAsia="MS Mincho" w:hAnsi="Trebuchet MS Bold"/>
      <w:b/>
      <w:bCs/>
      <w:caps/>
      <w:color w:val="D39549"/>
      <w:spacing w:val="40"/>
      <w:sz w:val="18"/>
      <w:lang w:eastAsia="en-US"/>
    </w:rPr>
  </w:style>
  <w:style w:type="paragraph" w:customStyle="1" w:styleId="af0">
    <w:name w:val="обложка — тема мероприятия"/>
    <w:rsid w:val="00C55D1E"/>
    <w:pPr>
      <w:widowControl w:val="0"/>
      <w:pBdr>
        <w:bottom w:val="single" w:sz="4" w:space="5" w:color="2EA8A0"/>
      </w:pBdr>
      <w:spacing w:before="120" w:line="320" w:lineRule="exact"/>
    </w:pPr>
    <w:rPr>
      <w:rFonts w:ascii="Trebuchet MS Bold" w:eastAsia="MS Mincho" w:hAnsi="Trebuchet MS Bold"/>
      <w:b/>
      <w:bCs/>
      <w:color w:val="2EA8A0"/>
      <w:spacing w:val="-20"/>
      <w:sz w:val="28"/>
      <w:szCs w:val="44"/>
      <w:lang w:eastAsia="en-US"/>
    </w:rPr>
  </w:style>
  <w:style w:type="paragraph" w:customStyle="1" w:styleId="af1">
    <w:name w:val="обложка — дата мероприятия"/>
    <w:rsid w:val="00C55D1E"/>
    <w:pPr>
      <w:spacing w:after="240"/>
      <w:ind w:left="567"/>
    </w:pPr>
    <w:rPr>
      <w:rFonts w:ascii="Trebuchet MS" w:eastAsia="MS Mincho" w:hAnsi="Trebuchet MS"/>
      <w:b/>
      <w:bCs/>
      <w:color w:val="2B2222"/>
      <w:sz w:val="28"/>
      <w:szCs w:val="28"/>
      <w:lang w:eastAsia="en-US"/>
    </w:rPr>
  </w:style>
  <w:style w:type="paragraph" w:customStyle="1" w:styleId="ab">
    <w:name w:val="обложка — адрес"/>
    <w:rsid w:val="00C55D1E"/>
    <w:pPr>
      <w:spacing w:before="100" w:line="320" w:lineRule="exact"/>
      <w:ind w:left="567" w:right="1134"/>
    </w:pPr>
    <w:rPr>
      <w:rFonts w:ascii="Trebuchet MS" w:eastAsia="MS Mincho" w:hAnsi="Trebuchet MS"/>
      <w:bCs/>
      <w:color w:val="7F7466"/>
      <w:sz w:val="24"/>
      <w:szCs w:val="28"/>
      <w:lang w:eastAsia="en-US"/>
    </w:rPr>
  </w:style>
  <w:style w:type="paragraph" w:customStyle="1" w:styleId="af2">
    <w:name w:val="модератор"/>
    <w:qFormat/>
    <w:rsid w:val="00C55D1E"/>
    <w:pPr>
      <w:ind w:left="1701"/>
    </w:pPr>
    <w:rPr>
      <w:rFonts w:ascii="Trebuchet MS" w:eastAsia="MS Mincho" w:hAnsi="Trebuchet MS"/>
      <w:b/>
      <w:szCs w:val="24"/>
      <w:u w:val="single"/>
      <w:lang w:eastAsia="en-US"/>
    </w:rPr>
  </w:style>
  <w:style w:type="paragraph" w:styleId="af3">
    <w:name w:val="Balloon Text"/>
    <w:basedOn w:val="a"/>
    <w:link w:val="af4"/>
    <w:rsid w:val="00600E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link w:val="af3"/>
    <w:rsid w:val="00600E8C"/>
    <w:rPr>
      <w:rFonts w:ascii="Tahoma" w:eastAsia="MS Mincho" w:hAnsi="Tahoma" w:cs="Tahoma"/>
      <w:sz w:val="16"/>
      <w:szCs w:val="16"/>
      <w:lang w:eastAsia="en-US"/>
    </w:rPr>
  </w:style>
  <w:style w:type="paragraph" w:styleId="af5">
    <w:name w:val="List Paragraph"/>
    <w:basedOn w:val="a"/>
    <w:uiPriority w:val="34"/>
    <w:qFormat/>
    <w:rsid w:val="00FD0026"/>
    <w:pPr>
      <w:ind w:left="720"/>
      <w:contextualSpacing/>
    </w:pPr>
  </w:style>
  <w:style w:type="character" w:styleId="af6">
    <w:name w:val="Strong"/>
    <w:basedOn w:val="a0"/>
    <w:uiPriority w:val="22"/>
    <w:qFormat/>
    <w:rsid w:val="0067572B"/>
    <w:rPr>
      <w:b/>
      <w:bCs/>
    </w:rPr>
  </w:style>
  <w:style w:type="character" w:customStyle="1" w:styleId="apple-converted-space">
    <w:name w:val="apple-converted-space"/>
    <w:basedOn w:val="a0"/>
    <w:rsid w:val="0067572B"/>
  </w:style>
  <w:style w:type="character" w:styleId="af7">
    <w:name w:val="Emphasis"/>
    <w:basedOn w:val="a0"/>
    <w:uiPriority w:val="20"/>
    <w:qFormat/>
    <w:rsid w:val="0067572B"/>
    <w:rPr>
      <w:i/>
      <w:iCs/>
    </w:rPr>
  </w:style>
  <w:style w:type="table" w:styleId="af8">
    <w:name w:val="Table Grid"/>
    <w:basedOn w:val="a1"/>
    <w:rsid w:val="00171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depname">
    <w:name w:val="depname"/>
    <w:basedOn w:val="a0"/>
    <w:rsid w:val="005E288B"/>
  </w:style>
  <w:style w:type="paragraph" w:styleId="af9">
    <w:name w:val="Normal (Web)"/>
    <w:basedOn w:val="a"/>
    <w:uiPriority w:val="99"/>
    <w:unhideWhenUsed/>
    <w:rsid w:val="00345885"/>
    <w:pPr>
      <w:spacing w:before="100" w:beforeAutospacing="1" w:after="100" w:afterAutospacing="1" w:line="240" w:lineRule="auto"/>
      <w:jc w:val="left"/>
    </w:pPr>
    <w:rPr>
      <w:rFonts w:eastAsiaTheme="minorHAnsi"/>
      <w:lang w:eastAsia="ru-RU"/>
    </w:rPr>
  </w:style>
  <w:style w:type="character" w:styleId="afa">
    <w:name w:val="Hyperlink"/>
    <w:basedOn w:val="a0"/>
    <w:uiPriority w:val="99"/>
    <w:unhideWhenUsed/>
    <w:rsid w:val="005D099E"/>
    <w:rPr>
      <w:color w:val="0000FF" w:themeColor="hyperlink"/>
      <w:u w:val="single"/>
    </w:rPr>
  </w:style>
  <w:style w:type="character" w:styleId="afb">
    <w:name w:val="annotation reference"/>
    <w:basedOn w:val="a0"/>
    <w:rsid w:val="00A904EA"/>
    <w:rPr>
      <w:sz w:val="16"/>
      <w:szCs w:val="16"/>
    </w:rPr>
  </w:style>
  <w:style w:type="paragraph" w:styleId="afc">
    <w:name w:val="annotation text"/>
    <w:basedOn w:val="a"/>
    <w:link w:val="afd"/>
    <w:rsid w:val="00A904EA"/>
    <w:pPr>
      <w:spacing w:line="240" w:lineRule="auto"/>
    </w:pPr>
    <w:rPr>
      <w:sz w:val="20"/>
      <w:szCs w:val="20"/>
    </w:rPr>
  </w:style>
  <w:style w:type="character" w:customStyle="1" w:styleId="afd">
    <w:name w:val="Текст примечания Знак"/>
    <w:basedOn w:val="a0"/>
    <w:link w:val="afc"/>
    <w:rsid w:val="00A904EA"/>
    <w:rPr>
      <w:rFonts w:eastAsia="MS Mincho"/>
      <w:lang w:eastAsia="en-US"/>
    </w:rPr>
  </w:style>
  <w:style w:type="paragraph" w:styleId="afe">
    <w:name w:val="annotation subject"/>
    <w:basedOn w:val="afc"/>
    <w:next w:val="afc"/>
    <w:link w:val="aff"/>
    <w:rsid w:val="00A904EA"/>
    <w:rPr>
      <w:b/>
      <w:bCs/>
    </w:rPr>
  </w:style>
  <w:style w:type="character" w:customStyle="1" w:styleId="aff">
    <w:name w:val="Тема примечания Знак"/>
    <w:basedOn w:val="afd"/>
    <w:link w:val="afe"/>
    <w:rsid w:val="00A904EA"/>
    <w:rPr>
      <w:rFonts w:eastAsia="MS Mincho"/>
      <w:b/>
      <w:bCs/>
      <w:lang w:eastAsia="en-US"/>
    </w:rPr>
  </w:style>
  <w:style w:type="paragraph" w:customStyle="1" w:styleId="Default">
    <w:name w:val="Default"/>
    <w:rsid w:val="00555687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customStyle="1" w:styleId="st">
    <w:name w:val="st"/>
    <w:basedOn w:val="a0"/>
    <w:rsid w:val="002A7BF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текст"/>
    <w:qFormat/>
    <w:rsid w:val="00E41A71"/>
    <w:pPr>
      <w:spacing w:after="120" w:line="340" w:lineRule="exact"/>
      <w:jc w:val="both"/>
    </w:pPr>
    <w:rPr>
      <w:rFonts w:eastAsia="MS Mincho"/>
      <w:sz w:val="24"/>
      <w:szCs w:val="24"/>
      <w:lang w:eastAsia="en-US"/>
    </w:rPr>
  </w:style>
  <w:style w:type="paragraph" w:styleId="1">
    <w:name w:val="heading 1"/>
    <w:aliases w:val="Заголовок1"/>
    <w:basedOn w:val="a"/>
    <w:next w:val="a"/>
    <w:link w:val="10"/>
    <w:qFormat/>
    <w:rsid w:val="007A2DB6"/>
    <w:pPr>
      <w:keepNext/>
      <w:keepLines/>
      <w:outlineLvl w:val="0"/>
    </w:pPr>
    <w:rPr>
      <w:rFonts w:ascii="Arial" w:eastAsia="Times New Roman" w:hAnsi="Arial" w:cs="Arial"/>
      <w:b/>
      <w:bCs/>
      <w:color w:val="000000"/>
      <w:sz w:val="20"/>
      <w:szCs w:val="20"/>
      <w:lang w:val="en-US" w:eastAsia="nl-NL"/>
    </w:rPr>
  </w:style>
  <w:style w:type="paragraph" w:styleId="2">
    <w:name w:val="heading 2"/>
    <w:basedOn w:val="a"/>
    <w:next w:val="a"/>
    <w:qFormat/>
    <w:rsid w:val="001A2F47"/>
    <w:pPr>
      <w:keepNext/>
      <w:spacing w:before="480" w:line="360" w:lineRule="auto"/>
      <w:jc w:val="center"/>
      <w:outlineLvl w:val="1"/>
    </w:pPr>
    <w:rPr>
      <w:rFonts w:ascii="Arial" w:hAnsi="Arial" w:cs="Arial"/>
      <w:b/>
      <w:bCs/>
      <w:iCs/>
      <w:sz w:val="32"/>
      <w:szCs w:val="28"/>
    </w:rPr>
  </w:style>
  <w:style w:type="paragraph" w:styleId="4">
    <w:name w:val="heading 4"/>
    <w:basedOn w:val="a"/>
    <w:next w:val="a"/>
    <w:qFormat/>
    <w:rsid w:val="001A2F47"/>
    <w:pPr>
      <w:keepNext/>
      <w:spacing w:before="240" w:after="60" w:line="360" w:lineRule="auto"/>
      <w:ind w:left="737"/>
      <w:jc w:val="left"/>
      <w:outlineLvl w:val="3"/>
    </w:pPr>
    <w:rPr>
      <w:b/>
      <w:bCs/>
      <w:i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250">
    <w:name w:val="Стиль По центру Слева:  125 см Первая строка:  0 см"/>
    <w:basedOn w:val="a"/>
    <w:rsid w:val="001A2F47"/>
    <w:pPr>
      <w:spacing w:line="360" w:lineRule="auto"/>
      <w:ind w:left="709"/>
      <w:jc w:val="center"/>
    </w:pPr>
    <w:rPr>
      <w:rFonts w:ascii="Arial" w:hAnsi="Arial"/>
      <w:szCs w:val="20"/>
    </w:rPr>
  </w:style>
  <w:style w:type="character" w:customStyle="1" w:styleId="10">
    <w:name w:val="Заголовок 1 Знак"/>
    <w:aliases w:val="Заголовок1 Знак"/>
    <w:link w:val="1"/>
    <w:locked/>
    <w:rsid w:val="00C55D1E"/>
    <w:rPr>
      <w:rFonts w:ascii="Arial" w:hAnsi="Arial" w:cs="Arial"/>
      <w:b/>
      <w:bCs/>
      <w:color w:val="000000"/>
      <w:lang w:val="en-US" w:eastAsia="nl-NL" w:bidi="ar-SA"/>
    </w:rPr>
  </w:style>
  <w:style w:type="paragraph" w:styleId="a3">
    <w:name w:val="footer"/>
    <w:basedOn w:val="a"/>
    <w:link w:val="a4"/>
    <w:uiPriority w:val="99"/>
    <w:rsid w:val="00C55D1E"/>
    <w:pPr>
      <w:tabs>
        <w:tab w:val="center" w:pos="4320"/>
        <w:tab w:val="right" w:pos="8640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4">
    <w:name w:val="Нижний колонтитул Знак"/>
    <w:link w:val="a3"/>
    <w:uiPriority w:val="99"/>
    <w:locked/>
    <w:rsid w:val="00C55D1E"/>
    <w:rPr>
      <w:rFonts w:eastAsia="MS Mincho"/>
      <w:lang w:val="ru-RU" w:eastAsia="ru-RU" w:bidi="ar-SA"/>
    </w:rPr>
  </w:style>
  <w:style w:type="character" w:customStyle="1" w:styleId="a5">
    <w:name w:val="время"/>
    <w:uiPriority w:val="1"/>
    <w:qFormat/>
    <w:rsid w:val="00C55D1E"/>
    <w:rPr>
      <w:rFonts w:ascii="Trebuchet MS Bold" w:hAnsi="Trebuchet MS Bold" w:cs="Times New Roman"/>
      <w:b/>
      <w:bCs/>
      <w:color w:val="2EA8A0"/>
      <w:sz w:val="24"/>
      <w:szCs w:val="24"/>
    </w:rPr>
  </w:style>
  <w:style w:type="character" w:styleId="a6">
    <w:name w:val="page number"/>
    <w:basedOn w:val="a0"/>
    <w:semiHidden/>
    <w:rsid w:val="00C55D1E"/>
  </w:style>
  <w:style w:type="paragraph" w:styleId="a7">
    <w:name w:val="header"/>
    <w:basedOn w:val="a"/>
    <w:link w:val="a8"/>
    <w:uiPriority w:val="99"/>
    <w:rsid w:val="00C55D1E"/>
    <w:pPr>
      <w:tabs>
        <w:tab w:val="center" w:pos="4320"/>
        <w:tab w:val="right" w:pos="8640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8">
    <w:name w:val="Верхний колонтитул Знак"/>
    <w:link w:val="a7"/>
    <w:uiPriority w:val="99"/>
    <w:locked/>
    <w:rsid w:val="00C55D1E"/>
    <w:rPr>
      <w:rFonts w:eastAsia="MS Mincho"/>
      <w:lang w:val="ru-RU" w:eastAsia="ru-RU" w:bidi="ar-SA"/>
    </w:rPr>
  </w:style>
  <w:style w:type="paragraph" w:customStyle="1" w:styleId="a9">
    <w:name w:val="колонтитул — Тема мероприятия"/>
    <w:autoRedefine/>
    <w:qFormat/>
    <w:rsid w:val="00C55D1E"/>
    <w:rPr>
      <w:rFonts w:ascii="Trebuchet MS Bold" w:eastAsia="MS Mincho" w:hAnsi="Trebuchet MS Bold"/>
      <w:color w:val="D39549"/>
      <w:kern w:val="16"/>
      <w:lang w:eastAsia="en-US"/>
    </w:rPr>
  </w:style>
  <w:style w:type="paragraph" w:customStyle="1" w:styleId="aa">
    <w:name w:val="обложка — сайт"/>
    <w:basedOn w:val="ab"/>
    <w:rsid w:val="00C55D1E"/>
    <w:pPr>
      <w:spacing w:before="0" w:after="960"/>
    </w:pPr>
  </w:style>
  <w:style w:type="paragraph" w:customStyle="1" w:styleId="ac">
    <w:name w:val="ФИО участника"/>
    <w:qFormat/>
    <w:rsid w:val="00C55D1E"/>
    <w:pPr>
      <w:keepNext/>
      <w:keepLines/>
      <w:widowControl w:val="0"/>
      <w:tabs>
        <w:tab w:val="right" w:pos="9072"/>
      </w:tabs>
      <w:spacing w:line="320" w:lineRule="exact"/>
      <w:ind w:left="1701"/>
    </w:pPr>
    <w:rPr>
      <w:rFonts w:ascii="Trebuchet MS" w:eastAsia="MS Mincho" w:hAnsi="Trebuchet MS"/>
      <w:b/>
      <w:i/>
      <w:color w:val="D39549"/>
      <w:sz w:val="24"/>
      <w:szCs w:val="24"/>
      <w:lang w:eastAsia="en-US"/>
    </w:rPr>
  </w:style>
  <w:style w:type="paragraph" w:customStyle="1" w:styleId="ad">
    <w:name w:val="должность участника"/>
    <w:qFormat/>
    <w:rsid w:val="00C55D1E"/>
    <w:pPr>
      <w:spacing w:after="240" w:line="280" w:lineRule="exact"/>
      <w:ind w:left="1701"/>
    </w:pPr>
    <w:rPr>
      <w:rFonts w:eastAsia="MS Mincho"/>
      <w:i/>
      <w:color w:val="2B2222"/>
      <w:sz w:val="24"/>
      <w:szCs w:val="22"/>
      <w:lang w:eastAsia="en-US"/>
    </w:rPr>
  </w:style>
  <w:style w:type="paragraph" w:customStyle="1" w:styleId="ae">
    <w:name w:val="разметка программы"/>
    <w:qFormat/>
    <w:rsid w:val="00C55D1E"/>
    <w:pPr>
      <w:tabs>
        <w:tab w:val="left" w:pos="1701"/>
      </w:tabs>
      <w:spacing w:before="120" w:after="120" w:line="320" w:lineRule="exact"/>
      <w:ind w:left="1701" w:hanging="1701"/>
    </w:pPr>
    <w:rPr>
      <w:rFonts w:ascii="Trebuchet MS" w:eastAsia="MS Mincho" w:hAnsi="Trebuchet MS"/>
      <w:b/>
      <w:color w:val="2B2222"/>
      <w:sz w:val="24"/>
      <w:szCs w:val="24"/>
      <w:lang w:eastAsia="en-US"/>
    </w:rPr>
  </w:style>
  <w:style w:type="paragraph" w:customStyle="1" w:styleId="af">
    <w:name w:val="обложка — тип мероприятия"/>
    <w:rsid w:val="00C55D1E"/>
    <w:pPr>
      <w:spacing w:before="40"/>
      <w:jc w:val="right"/>
    </w:pPr>
    <w:rPr>
      <w:rFonts w:ascii="Trebuchet MS Bold" w:eastAsia="MS Mincho" w:hAnsi="Trebuchet MS Bold"/>
      <w:b/>
      <w:bCs/>
      <w:caps/>
      <w:color w:val="D39549"/>
      <w:spacing w:val="40"/>
      <w:sz w:val="18"/>
      <w:lang w:eastAsia="en-US"/>
    </w:rPr>
  </w:style>
  <w:style w:type="paragraph" w:customStyle="1" w:styleId="af0">
    <w:name w:val="обложка — тема мероприятия"/>
    <w:rsid w:val="00C55D1E"/>
    <w:pPr>
      <w:widowControl w:val="0"/>
      <w:pBdr>
        <w:bottom w:val="single" w:sz="4" w:space="5" w:color="2EA8A0"/>
      </w:pBdr>
      <w:spacing w:before="120" w:line="320" w:lineRule="exact"/>
    </w:pPr>
    <w:rPr>
      <w:rFonts w:ascii="Trebuchet MS Bold" w:eastAsia="MS Mincho" w:hAnsi="Trebuchet MS Bold"/>
      <w:b/>
      <w:bCs/>
      <w:color w:val="2EA8A0"/>
      <w:spacing w:val="-20"/>
      <w:sz w:val="28"/>
      <w:szCs w:val="44"/>
      <w:lang w:eastAsia="en-US"/>
    </w:rPr>
  </w:style>
  <w:style w:type="paragraph" w:customStyle="1" w:styleId="af1">
    <w:name w:val="обложка — дата мероприятия"/>
    <w:rsid w:val="00C55D1E"/>
    <w:pPr>
      <w:spacing w:after="240"/>
      <w:ind w:left="567"/>
    </w:pPr>
    <w:rPr>
      <w:rFonts w:ascii="Trebuchet MS" w:eastAsia="MS Mincho" w:hAnsi="Trebuchet MS"/>
      <w:b/>
      <w:bCs/>
      <w:color w:val="2B2222"/>
      <w:sz w:val="28"/>
      <w:szCs w:val="28"/>
      <w:lang w:eastAsia="en-US"/>
    </w:rPr>
  </w:style>
  <w:style w:type="paragraph" w:customStyle="1" w:styleId="ab">
    <w:name w:val="обложка — адрес"/>
    <w:rsid w:val="00C55D1E"/>
    <w:pPr>
      <w:spacing w:before="100" w:line="320" w:lineRule="exact"/>
      <w:ind w:left="567" w:right="1134"/>
    </w:pPr>
    <w:rPr>
      <w:rFonts w:ascii="Trebuchet MS" w:eastAsia="MS Mincho" w:hAnsi="Trebuchet MS"/>
      <w:bCs/>
      <w:color w:val="7F7466"/>
      <w:sz w:val="24"/>
      <w:szCs w:val="28"/>
      <w:lang w:eastAsia="en-US"/>
    </w:rPr>
  </w:style>
  <w:style w:type="paragraph" w:customStyle="1" w:styleId="af2">
    <w:name w:val="модератор"/>
    <w:qFormat/>
    <w:rsid w:val="00C55D1E"/>
    <w:pPr>
      <w:ind w:left="1701"/>
    </w:pPr>
    <w:rPr>
      <w:rFonts w:ascii="Trebuchet MS" w:eastAsia="MS Mincho" w:hAnsi="Trebuchet MS"/>
      <w:b/>
      <w:szCs w:val="24"/>
      <w:u w:val="single"/>
      <w:lang w:eastAsia="en-US"/>
    </w:rPr>
  </w:style>
  <w:style w:type="paragraph" w:styleId="af3">
    <w:name w:val="Balloon Text"/>
    <w:basedOn w:val="a"/>
    <w:link w:val="af4"/>
    <w:rsid w:val="00600E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link w:val="af3"/>
    <w:rsid w:val="00600E8C"/>
    <w:rPr>
      <w:rFonts w:ascii="Tahoma" w:eastAsia="MS Mincho" w:hAnsi="Tahoma" w:cs="Tahoma"/>
      <w:sz w:val="16"/>
      <w:szCs w:val="16"/>
      <w:lang w:eastAsia="en-US"/>
    </w:rPr>
  </w:style>
  <w:style w:type="paragraph" w:styleId="af5">
    <w:name w:val="List Paragraph"/>
    <w:basedOn w:val="a"/>
    <w:uiPriority w:val="34"/>
    <w:qFormat/>
    <w:rsid w:val="00FD0026"/>
    <w:pPr>
      <w:ind w:left="720"/>
      <w:contextualSpacing/>
    </w:pPr>
  </w:style>
  <w:style w:type="character" w:styleId="af6">
    <w:name w:val="Strong"/>
    <w:basedOn w:val="a0"/>
    <w:uiPriority w:val="22"/>
    <w:qFormat/>
    <w:rsid w:val="0067572B"/>
    <w:rPr>
      <w:b/>
      <w:bCs/>
    </w:rPr>
  </w:style>
  <w:style w:type="character" w:customStyle="1" w:styleId="apple-converted-space">
    <w:name w:val="apple-converted-space"/>
    <w:basedOn w:val="a0"/>
    <w:rsid w:val="0067572B"/>
  </w:style>
  <w:style w:type="character" w:styleId="af7">
    <w:name w:val="Emphasis"/>
    <w:basedOn w:val="a0"/>
    <w:uiPriority w:val="20"/>
    <w:qFormat/>
    <w:rsid w:val="0067572B"/>
    <w:rPr>
      <w:i/>
      <w:iCs/>
    </w:rPr>
  </w:style>
  <w:style w:type="table" w:styleId="af8">
    <w:name w:val="Table Grid"/>
    <w:basedOn w:val="a1"/>
    <w:rsid w:val="00171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depname">
    <w:name w:val="depname"/>
    <w:basedOn w:val="a0"/>
    <w:rsid w:val="005E288B"/>
  </w:style>
  <w:style w:type="paragraph" w:styleId="af9">
    <w:name w:val="Normal (Web)"/>
    <w:basedOn w:val="a"/>
    <w:uiPriority w:val="99"/>
    <w:unhideWhenUsed/>
    <w:rsid w:val="00345885"/>
    <w:pPr>
      <w:spacing w:before="100" w:beforeAutospacing="1" w:after="100" w:afterAutospacing="1" w:line="240" w:lineRule="auto"/>
      <w:jc w:val="left"/>
    </w:pPr>
    <w:rPr>
      <w:rFonts w:eastAsiaTheme="minorHAnsi"/>
      <w:lang w:eastAsia="ru-RU"/>
    </w:rPr>
  </w:style>
  <w:style w:type="character" w:styleId="afa">
    <w:name w:val="Hyperlink"/>
    <w:basedOn w:val="a0"/>
    <w:uiPriority w:val="99"/>
    <w:unhideWhenUsed/>
    <w:rsid w:val="005D099E"/>
    <w:rPr>
      <w:color w:val="0000FF" w:themeColor="hyperlink"/>
      <w:u w:val="single"/>
    </w:rPr>
  </w:style>
  <w:style w:type="character" w:styleId="afb">
    <w:name w:val="annotation reference"/>
    <w:basedOn w:val="a0"/>
    <w:rsid w:val="00A904EA"/>
    <w:rPr>
      <w:sz w:val="16"/>
      <w:szCs w:val="16"/>
    </w:rPr>
  </w:style>
  <w:style w:type="paragraph" w:styleId="afc">
    <w:name w:val="annotation text"/>
    <w:basedOn w:val="a"/>
    <w:link w:val="afd"/>
    <w:rsid w:val="00A904EA"/>
    <w:pPr>
      <w:spacing w:line="240" w:lineRule="auto"/>
    </w:pPr>
    <w:rPr>
      <w:sz w:val="20"/>
      <w:szCs w:val="20"/>
    </w:rPr>
  </w:style>
  <w:style w:type="character" w:customStyle="1" w:styleId="afd">
    <w:name w:val="Текст примечания Знак"/>
    <w:basedOn w:val="a0"/>
    <w:link w:val="afc"/>
    <w:rsid w:val="00A904EA"/>
    <w:rPr>
      <w:rFonts w:eastAsia="MS Mincho"/>
      <w:lang w:eastAsia="en-US"/>
    </w:rPr>
  </w:style>
  <w:style w:type="paragraph" w:styleId="afe">
    <w:name w:val="annotation subject"/>
    <w:basedOn w:val="afc"/>
    <w:next w:val="afc"/>
    <w:link w:val="aff"/>
    <w:rsid w:val="00A904EA"/>
    <w:rPr>
      <w:b/>
      <w:bCs/>
    </w:rPr>
  </w:style>
  <w:style w:type="character" w:customStyle="1" w:styleId="aff">
    <w:name w:val="Тема примечания Знак"/>
    <w:basedOn w:val="afd"/>
    <w:link w:val="afe"/>
    <w:rsid w:val="00A904EA"/>
    <w:rPr>
      <w:rFonts w:eastAsia="MS Mincho"/>
      <w:b/>
      <w:bCs/>
      <w:lang w:eastAsia="en-US"/>
    </w:rPr>
  </w:style>
  <w:style w:type="paragraph" w:customStyle="1" w:styleId="Default">
    <w:name w:val="Default"/>
    <w:rsid w:val="00555687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customStyle="1" w:styleId="st">
    <w:name w:val="st"/>
    <w:basedOn w:val="a0"/>
    <w:rsid w:val="002A7BF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2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000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04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7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6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2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83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20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9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4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67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9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18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1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34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168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31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56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41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99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68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994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782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2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18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81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42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34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97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06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347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838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729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5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543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12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0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566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03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221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68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85509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8429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23944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759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441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712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42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35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36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2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62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073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42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60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907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62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yperlink" Target="http://economy.gov.ru/wps/wcm/connect/economylib4/mer/about/structure/dknrd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c.gov.ru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rakchieva\Desktop\&#1055;&#1088;&#1086;&#1075;&#1088;&#1072;&#1084;&#1084;&#1072;%20&#1050;&#1088;&#1091;&#1075;&#1057;&#1090;&#1086;&#1083;&#1072;.dot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CCD5C8-2E82-4C6F-B50A-05C95A94F7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Программа КругСтола</Template>
  <TotalTime>0</TotalTime>
  <Pages>6</Pages>
  <Words>1276</Words>
  <Characters>7279</Characters>
  <Application>Microsoft Office Word</Application>
  <DocSecurity>4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Экспертное обсуждение Концепции развития</vt:lpstr>
    </vt:vector>
  </TitlesOfParts>
  <Company>Министерство Регионального Развития РФ</Company>
  <LinksUpToDate>false</LinksUpToDate>
  <CharactersWithSpaces>8538</CharactersWithSpaces>
  <SharedDoc>false</SharedDoc>
  <HLinks>
    <vt:vector size="6" baseType="variant">
      <vt:variant>
        <vt:i4>5242960</vt:i4>
      </vt:variant>
      <vt:variant>
        <vt:i4>3</vt:i4>
      </vt:variant>
      <vt:variant>
        <vt:i4>0</vt:i4>
      </vt:variant>
      <vt:variant>
        <vt:i4>5</vt:i4>
      </vt:variant>
      <vt:variant>
        <vt:lpwstr>http://www.ac.gov.ru/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Экспертное обсуждение Концепции развития</dc:title>
  <dc:creator>Гимади Виктория Ильинична</dc:creator>
  <cp:lastModifiedBy>Переверзева Ольга Евгеньевна</cp:lastModifiedBy>
  <cp:revision>2</cp:revision>
  <cp:lastPrinted>2018-12-10T18:53:00Z</cp:lastPrinted>
  <dcterms:created xsi:type="dcterms:W3CDTF">2018-12-10T19:48:00Z</dcterms:created>
  <dcterms:modified xsi:type="dcterms:W3CDTF">2018-12-10T19:48:00Z</dcterms:modified>
</cp:coreProperties>
</file>